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E2062" w14:textId="77777777" w:rsidR="002D7563" w:rsidRDefault="00B82705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66432" behindDoc="1" locked="0" layoutInCell="1" allowOverlap="1" wp14:anchorId="27CE20CB" wp14:editId="27CE20CC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D6"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7CE20CD" wp14:editId="27CE20CE">
            <wp:simplePos x="0" y="0"/>
            <wp:positionH relativeFrom="column">
              <wp:posOffset>4363720</wp:posOffset>
            </wp:positionH>
            <wp:positionV relativeFrom="paragraph">
              <wp:posOffset>-477520</wp:posOffset>
            </wp:positionV>
            <wp:extent cx="1750060" cy="477520"/>
            <wp:effectExtent l="0" t="0" r="254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2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3" w14:textId="77777777" w:rsidR="001703D5" w:rsidRDefault="001703D5" w:rsidP="007A4B9F">
      <w:pPr>
        <w:ind w:left="3969"/>
        <w:rPr>
          <w:noProof/>
          <w:lang w:eastAsia="pt-PT"/>
        </w:rPr>
      </w:pPr>
    </w:p>
    <w:p w14:paraId="23C270AF" w14:textId="77777777" w:rsidR="00063BDB" w:rsidRPr="00063BDB" w:rsidRDefault="00063BDB" w:rsidP="00063BDB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65C65DDB" w14:textId="77777777" w:rsidR="00784A66" w:rsidRDefault="00784A66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40B9B67A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0768D2">
        <w:rPr>
          <w:rFonts w:cs="Arial"/>
          <w:b/>
          <w:color w:val="2F5496" w:themeColor="accent5" w:themeShade="BF"/>
          <w:sz w:val="36"/>
          <w:szCs w:val="32"/>
        </w:rPr>
        <w:t>Guia XML - Mensagem CC444A v1.4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6FDB6307" w14:textId="60BEE5FC" w:rsidR="00767C7B" w:rsidRDefault="00430074" w:rsidP="007A4B9F">
      <w:pPr>
        <w:ind w:left="3969"/>
        <w:rPr>
          <w:rFonts w:cs="Arial"/>
          <w:b/>
          <w:color w:val="2F5496" w:themeColor="accent5" w:themeShade="BF"/>
          <w:sz w:val="28"/>
          <w:szCs w:val="24"/>
        </w:rPr>
      </w:pPr>
      <w:r w:rsidRPr="00430074">
        <w:rPr>
          <w:rFonts w:cs="Arial"/>
          <w:b/>
          <w:color w:val="2F5496" w:themeColor="accent5" w:themeShade="BF"/>
          <w:sz w:val="28"/>
          <w:szCs w:val="24"/>
        </w:rPr>
        <w:t>Resultado do controlo/correção ou anulação da declaração-notificação</w:t>
      </w:r>
    </w:p>
    <w:p w14:paraId="1E9DF391" w14:textId="6A116431" w:rsidR="00076CB4" w:rsidRDefault="00076CB4" w:rsidP="007A4B9F">
      <w:pPr>
        <w:ind w:left="3969"/>
        <w:rPr>
          <w:rFonts w:cs="Arial"/>
          <w:b/>
          <w:color w:val="2F5496" w:themeColor="accent5" w:themeShade="BF"/>
          <w:sz w:val="28"/>
          <w:szCs w:val="24"/>
        </w:rPr>
      </w:pPr>
    </w:p>
    <w:p w14:paraId="383DA496" w14:textId="77777777" w:rsidR="00076CB4" w:rsidRDefault="00076CB4" w:rsidP="007A4B9F">
      <w:pPr>
        <w:ind w:left="3969"/>
        <w:rPr>
          <w:noProof/>
          <w:lang w:eastAsia="pt-PT"/>
        </w:rPr>
      </w:pPr>
    </w:p>
    <w:p w14:paraId="27CE207B" w14:textId="4DF21BAB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7F32C6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7F32C6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7F32C6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0768D2">
        <w:rPr>
          <w:rFonts w:cs="Arial"/>
          <w:color w:val="2F5496" w:themeColor="accent5" w:themeShade="BF"/>
          <w:sz w:val="36"/>
          <w:szCs w:val="40"/>
        </w:rPr>
        <w:t>25-06-2026</w:t>
      </w:r>
      <w:r w:rsidRPr="007F32C6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elacomGrelh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719"/>
      </w:tblGrid>
      <w:tr w:rsidR="006A2AFC" w14:paraId="27CE2080" w14:textId="77777777" w:rsidTr="004323E3">
        <w:tc>
          <w:tcPr>
            <w:tcW w:w="14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Classificação</w:t>
            </w:r>
          </w:p>
        </w:tc>
        <w:tc>
          <w:tcPr>
            <w:tcW w:w="771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35FD428F" w:rsidR="006A2AFC" w:rsidRDefault="007C7B29" w:rsidP="00B25815">
            <w:pPr>
              <w:spacing w:after="0"/>
            </w:pPr>
            <w:r>
              <w:fldChar w:fldCharType="begin"/>
            </w:r>
            <w:r>
              <w:instrText>DOCPROPERTY Class \* CHARFORMAT</w:instrText>
            </w:r>
            <w:r>
              <w:fldChar w:fldCharType="separate"/>
            </w:r>
            <w:r w:rsidR="00063BDB">
              <w:t>100.10.600</w:t>
            </w:r>
            <w:r>
              <w:fldChar w:fldCharType="end"/>
            </w:r>
          </w:p>
        </w:tc>
      </w:tr>
      <w:tr w:rsidR="00E25666" w14:paraId="27CE2083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 w:rsidP="00F12D6B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77777777" w:rsidR="00E25666" w:rsidRPr="00B25815" w:rsidRDefault="00E25666" w:rsidP="00F12D6B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795F8B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2543591D" w:rsidR="006A2AFC" w:rsidRDefault="007C7B29" w:rsidP="004323E3">
            <w:pPr>
              <w:spacing w:after="0"/>
            </w:pPr>
            <w:r>
              <w:fldChar w:fldCharType="begin"/>
            </w:r>
            <w:r>
              <w:instrText>DOCPROPERTY Versao  \* CHARFORMAT</w:instrText>
            </w:r>
            <w:r>
              <w:fldChar w:fldCharType="separate"/>
            </w:r>
            <w:r w:rsidR="000768D2">
              <w:t>1.4</w:t>
            </w:r>
            <w:r>
              <w:fldChar w:fldCharType="end"/>
            </w:r>
          </w:p>
        </w:tc>
      </w:tr>
    </w:tbl>
    <w:p w14:paraId="27CE2087" w14:textId="37CF5DA5" w:rsidR="006A2AFC" w:rsidRDefault="006A2AFC" w:rsidP="006A2AFC"/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CE079E" w14:paraId="021DFB55" w14:textId="77777777" w:rsidTr="00CD2421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0516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CE079E" w14:paraId="7D0B58ED" w14:textId="77777777" w:rsidTr="00CD2421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934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C8E" w14:textId="6CFD800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7F5D2A4D" w14:textId="77777777" w:rsidTr="00CD2421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F7808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F2A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37E03D3B" w14:textId="77777777" w:rsidTr="00CD2421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C954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7103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0BCEEF98" w14:textId="77777777" w:rsidTr="00CD2421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E2A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729F" w14:textId="77777777" w:rsidR="00CE079E" w:rsidRDefault="00CE079E" w:rsidP="00CD2421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CCA45AE" w14:textId="77777777" w:rsidR="00CE079E" w:rsidRDefault="00CE079E" w:rsidP="00CE079E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83"/>
        <w:gridCol w:w="1359"/>
        <w:gridCol w:w="59"/>
        <w:gridCol w:w="6095"/>
      </w:tblGrid>
      <w:tr w:rsidR="00CE079E" w14:paraId="2667B555" w14:textId="77777777" w:rsidTr="00CD2421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E52D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CE079E" w14:paraId="1E82EE1B" w14:textId="77777777" w:rsidTr="00CD2421">
        <w:trPr>
          <w:trHeight w:val="120"/>
        </w:trPr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A61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568A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53F2A3CE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CE079E" w:rsidRPr="004176AD" w14:paraId="2932DA36" w14:textId="77777777" w:rsidTr="00CD2421">
        <w:trPr>
          <w:trHeight w:val="253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3FB4" w14:textId="77777777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4176AD">
              <w:rPr>
                <w:rFonts w:cs="Arial"/>
                <w:bCs/>
                <w:color w:val="000000" w:themeColor="text1"/>
                <w:szCs w:val="18"/>
              </w:rPr>
              <w:t>1.</w:t>
            </w:r>
            <w:r>
              <w:rPr>
                <w:rFonts w:cs="Arial"/>
                <w:bCs/>
                <w:color w:val="000000" w:themeColor="text1"/>
                <w:szCs w:val="18"/>
              </w:rPr>
              <w:t>0</w:t>
            </w:r>
          </w:p>
        </w:tc>
        <w:tc>
          <w:tcPr>
            <w:tcW w:w="1359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138" w14:textId="7CC76F34" w:rsidR="00CE079E" w:rsidRPr="004176AD" w:rsidRDefault="00050192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</w:t>
            </w:r>
            <w:r w:rsidR="00CF7425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07</w:t>
            </w:r>
            <w:r w:rsidR="00CF7425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2022</w:t>
            </w:r>
          </w:p>
        </w:tc>
        <w:tc>
          <w:tcPr>
            <w:tcW w:w="6154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464C6FF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Versão Inicial</w:t>
            </w:r>
          </w:p>
        </w:tc>
      </w:tr>
      <w:tr w:rsidR="00CE079E" w:rsidRPr="004176AD" w14:paraId="3B81F7B5" w14:textId="77777777" w:rsidTr="00CD2421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A1E97" w14:textId="386FB061" w:rsidR="00CE079E" w:rsidRPr="004176AD" w:rsidRDefault="009C5750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>
              <w:rPr>
                <w:rFonts w:cs="Arial"/>
                <w:bCs/>
                <w:color w:val="000000" w:themeColor="text1"/>
                <w:szCs w:val="18"/>
              </w:rPr>
              <w:t>1.1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43996" w14:textId="4266804F" w:rsidR="00CE079E" w:rsidRPr="004176AD" w:rsidRDefault="00CF7425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01.03.2023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5D5FD7D6" w14:textId="10136D62" w:rsidR="009C5750" w:rsidRPr="009C5750" w:rsidRDefault="009C5750" w:rsidP="009C575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9C5750">
              <w:rPr>
                <w:rFonts w:cs="Arial"/>
                <w:color w:val="000000" w:themeColor="text1"/>
                <w:sz w:val="18"/>
              </w:rPr>
              <w:t xml:space="preserve">Alterações realizadas à descrição dos </w:t>
            </w:r>
            <w:proofErr w:type="spellStart"/>
            <w:r w:rsidRPr="009C5750">
              <w:rPr>
                <w:rFonts w:cs="Arial"/>
                <w:color w:val="000000" w:themeColor="text1"/>
                <w:sz w:val="18"/>
              </w:rPr>
              <w:t>ED´s</w:t>
            </w:r>
            <w:proofErr w:type="spellEnd"/>
            <w:r w:rsidRPr="009C5750">
              <w:rPr>
                <w:rFonts w:cs="Arial"/>
                <w:color w:val="000000" w:themeColor="text1"/>
                <w:sz w:val="18"/>
              </w:rPr>
              <w:t xml:space="preserve"> no 'GRUPOS E DADOS':</w:t>
            </w:r>
          </w:p>
          <w:p w14:paraId="40E8138B" w14:textId="0F3698A8" w:rsidR="009C5750" w:rsidRPr="009C5750" w:rsidRDefault="00180349" w:rsidP="009C575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9C5750" w:rsidRPr="009C5750">
              <w:rPr>
                <w:rFonts w:cs="Arial"/>
                <w:color w:val="000000" w:themeColor="text1"/>
                <w:sz w:val="18"/>
              </w:rPr>
              <w:t>'Descrição Resultado do Controlo da Declaração' para 'Resultado do controlo da declaração'.</w:t>
            </w:r>
          </w:p>
          <w:p w14:paraId="22429D6E" w14:textId="69AB7A07" w:rsidR="009C5750" w:rsidRPr="009C5750" w:rsidRDefault="00180349" w:rsidP="009C575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9C5750" w:rsidRPr="009C5750">
              <w:rPr>
                <w:rFonts w:cs="Arial"/>
                <w:color w:val="000000" w:themeColor="text1"/>
                <w:sz w:val="18"/>
              </w:rPr>
              <w:t>'Descrição Resultado do Controlo por Adição' para 'Resultado do controlo por adição'.</w:t>
            </w:r>
          </w:p>
          <w:p w14:paraId="709E47F2" w14:textId="6435B76E" w:rsidR="009C5750" w:rsidRPr="009C5750" w:rsidRDefault="00180349" w:rsidP="009C575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9C5750" w:rsidRPr="009C5750">
              <w:rPr>
                <w:rFonts w:cs="Arial"/>
                <w:color w:val="000000" w:themeColor="text1"/>
                <w:sz w:val="18"/>
              </w:rPr>
              <w:t>'Detalhes do Controlo' para 'Detalhes do controlo'.</w:t>
            </w:r>
          </w:p>
          <w:p w14:paraId="033AF798" w14:textId="77777777" w:rsidR="009C5750" w:rsidRPr="009C5750" w:rsidRDefault="009C5750" w:rsidP="009C5750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08392C42" w14:textId="77777777" w:rsidR="009C5750" w:rsidRPr="009C5750" w:rsidRDefault="009C5750" w:rsidP="009C575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9C5750">
              <w:rPr>
                <w:rFonts w:cs="Arial"/>
                <w:color w:val="000000" w:themeColor="text1"/>
                <w:sz w:val="18"/>
              </w:rPr>
              <w:t>Código de ED corrigido referente ao Declarante:</w:t>
            </w:r>
          </w:p>
          <w:p w14:paraId="14638FA3" w14:textId="77777777" w:rsidR="009C5750" w:rsidRPr="009C5750" w:rsidRDefault="009C5750" w:rsidP="009C575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9C5750">
              <w:rPr>
                <w:rFonts w:cs="Arial"/>
                <w:color w:val="000000" w:themeColor="text1"/>
                <w:sz w:val="18"/>
              </w:rPr>
              <w:t xml:space="preserve">Número de identificação: de 13 05 016 000 para 13 05 017 000 </w:t>
            </w:r>
          </w:p>
          <w:p w14:paraId="3541E1D8" w14:textId="1F8DC48E" w:rsidR="00CE079E" w:rsidRPr="004176AD" w:rsidRDefault="009C5750" w:rsidP="009C575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9C5750">
              <w:rPr>
                <w:rFonts w:cs="Arial"/>
                <w:color w:val="000000" w:themeColor="text1"/>
                <w:sz w:val="18"/>
              </w:rPr>
              <w:t xml:space="preserve">Nome:                   </w:t>
            </w:r>
            <w:r>
              <w:rPr>
                <w:rFonts w:cs="Arial"/>
                <w:color w:val="000000" w:themeColor="text1"/>
                <w:sz w:val="18"/>
              </w:rPr>
              <w:t xml:space="preserve">          </w:t>
            </w:r>
            <w:r w:rsidRPr="009C5750">
              <w:rPr>
                <w:rFonts w:cs="Arial"/>
                <w:color w:val="000000" w:themeColor="text1"/>
                <w:sz w:val="18"/>
              </w:rPr>
              <w:t xml:space="preserve"> de 13 05 017 000 para 13 05 016 000</w:t>
            </w:r>
          </w:p>
        </w:tc>
      </w:tr>
      <w:tr w:rsidR="00CE079E" w:rsidRPr="004176AD" w14:paraId="0C9B4901" w14:textId="77777777" w:rsidTr="00320181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A53D" w14:textId="6B8373D5" w:rsidR="00CE079E" w:rsidRPr="004176AD" w:rsidRDefault="00685724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>
              <w:rPr>
                <w:rFonts w:cs="Arial"/>
                <w:bCs/>
                <w:color w:val="000000" w:themeColor="text1"/>
                <w:szCs w:val="18"/>
              </w:rPr>
              <w:t>1.2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B767" w14:textId="49B73F80" w:rsidR="00CE079E" w:rsidRPr="004176AD" w:rsidRDefault="00A60ED2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7F32C6">
              <w:rPr>
                <w:rFonts w:cs="Arial"/>
                <w:color w:val="000000" w:themeColor="text1"/>
                <w:sz w:val="18"/>
              </w:rPr>
              <w:t>01</w:t>
            </w:r>
            <w:r w:rsidR="007F32C6" w:rsidRPr="007F32C6">
              <w:rPr>
                <w:rFonts w:cs="Arial"/>
                <w:color w:val="000000" w:themeColor="text1"/>
                <w:sz w:val="18"/>
              </w:rPr>
              <w:t>.09.2024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61D0E11C" w14:textId="2BF7AABC" w:rsidR="00D07F4D" w:rsidRPr="00D07F4D" w:rsidRDefault="00D07F4D" w:rsidP="00D07F4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D07F4D">
              <w:rPr>
                <w:rFonts w:cs="Arial"/>
                <w:color w:val="000000" w:themeColor="text1"/>
                <w:sz w:val="18"/>
              </w:rPr>
              <w:t>- Adicionados elementos de dados</w:t>
            </w:r>
            <w:r w:rsidR="00CE53E6">
              <w:rPr>
                <w:rFonts w:cs="Arial"/>
                <w:color w:val="000000" w:themeColor="text1"/>
                <w:sz w:val="18"/>
              </w:rPr>
              <w:t xml:space="preserve"> </w:t>
            </w:r>
            <w:r w:rsidRPr="00D07F4D">
              <w:rPr>
                <w:rFonts w:cs="Arial"/>
                <w:color w:val="000000" w:themeColor="text1"/>
                <w:sz w:val="18"/>
              </w:rPr>
              <w:t xml:space="preserve">Código de </w:t>
            </w:r>
            <w:r w:rsidR="007B4927">
              <w:rPr>
                <w:rFonts w:cs="Arial"/>
                <w:color w:val="000000" w:themeColor="text1"/>
                <w:sz w:val="18"/>
              </w:rPr>
              <w:t>f</w:t>
            </w:r>
            <w:r w:rsidRPr="00D07F4D">
              <w:rPr>
                <w:rFonts w:cs="Arial"/>
                <w:color w:val="000000" w:themeColor="text1"/>
                <w:sz w:val="18"/>
              </w:rPr>
              <w:t xml:space="preserve">unção, Data da proposta, </w:t>
            </w:r>
            <w:r w:rsidR="008A7EBF" w:rsidRPr="00D07F4D">
              <w:rPr>
                <w:rFonts w:cs="Arial"/>
                <w:color w:val="000000" w:themeColor="text1"/>
                <w:sz w:val="18"/>
              </w:rPr>
              <w:t>Justificação</w:t>
            </w:r>
            <w:r w:rsidRPr="00D07F4D">
              <w:rPr>
                <w:rFonts w:cs="Arial"/>
                <w:color w:val="000000" w:themeColor="text1"/>
                <w:sz w:val="18"/>
              </w:rPr>
              <w:t>, e o grupo de dados associados à Audição prévia e Proposta de correção.</w:t>
            </w:r>
          </w:p>
          <w:p w14:paraId="2558D24E" w14:textId="440E9AFA" w:rsidR="00D07F4D" w:rsidRPr="00D07F4D" w:rsidRDefault="00D07F4D" w:rsidP="00D07F4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D07F4D">
              <w:rPr>
                <w:rFonts w:cs="Arial"/>
                <w:color w:val="000000" w:themeColor="text1"/>
                <w:sz w:val="18"/>
              </w:rPr>
              <w:t>- Elemento de dados '</w:t>
            </w:r>
            <w:r w:rsidR="003E5153">
              <w:rPr>
                <w:rFonts w:cs="Arial"/>
                <w:color w:val="000000" w:themeColor="text1"/>
                <w:sz w:val="18"/>
              </w:rPr>
              <w:t xml:space="preserve"> Código da </w:t>
            </w:r>
            <w:r w:rsidRPr="00D07F4D">
              <w:rPr>
                <w:rFonts w:cs="Arial"/>
                <w:color w:val="000000" w:themeColor="text1"/>
                <w:sz w:val="18"/>
              </w:rPr>
              <w:t xml:space="preserve">Área de Risco' foi </w:t>
            </w:r>
            <w:r w:rsidR="008A7EBF" w:rsidRPr="00D07F4D">
              <w:rPr>
                <w:rFonts w:cs="Arial"/>
                <w:color w:val="000000" w:themeColor="text1"/>
                <w:sz w:val="18"/>
              </w:rPr>
              <w:t>eliminado</w:t>
            </w:r>
            <w:r w:rsidRPr="00D07F4D">
              <w:rPr>
                <w:rFonts w:cs="Arial"/>
                <w:color w:val="000000" w:themeColor="text1"/>
                <w:sz w:val="18"/>
              </w:rPr>
              <w:t>.</w:t>
            </w:r>
          </w:p>
          <w:p w14:paraId="5503C4A1" w14:textId="756D9390" w:rsidR="00D07F4D" w:rsidRPr="004176AD" w:rsidRDefault="00D07F4D" w:rsidP="00D07F4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D07F4D">
              <w:rPr>
                <w:rFonts w:cs="Arial"/>
                <w:color w:val="000000" w:themeColor="text1"/>
                <w:sz w:val="18"/>
              </w:rPr>
              <w:t>- Descrição da mensagem foi alterada: CC447A - Resultado do controlo / correção ou anulação da declaração-notificação</w:t>
            </w:r>
          </w:p>
        </w:tc>
      </w:tr>
      <w:tr w:rsidR="00320181" w:rsidRPr="004176AD" w14:paraId="4210AFF3" w14:textId="77777777" w:rsidTr="000768D2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260B4" w14:textId="0560DB76" w:rsidR="00320181" w:rsidRDefault="00320181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>
              <w:rPr>
                <w:rFonts w:cs="Arial"/>
                <w:bCs/>
                <w:color w:val="000000" w:themeColor="text1"/>
                <w:szCs w:val="18"/>
              </w:rPr>
              <w:t>1.3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4B6D3" w14:textId="4B430069" w:rsidR="00320181" w:rsidRPr="007F32C6" w:rsidRDefault="007E132F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22.07.2025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17866127" w14:textId="77777777" w:rsidR="00320181" w:rsidRPr="00320181" w:rsidRDefault="00320181" w:rsidP="0032018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320181">
              <w:rPr>
                <w:rFonts w:cs="Arial"/>
                <w:color w:val="000000" w:themeColor="text1"/>
                <w:sz w:val="18"/>
              </w:rPr>
              <w:t>Obrigatoriedade (OCF) alterada:</w:t>
            </w:r>
          </w:p>
          <w:p w14:paraId="1949C68C" w14:textId="524A1FCB" w:rsidR="00320181" w:rsidRPr="00320181" w:rsidRDefault="00320181" w:rsidP="0032018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320181">
              <w:rPr>
                <w:rFonts w:cs="Arial"/>
                <w:color w:val="000000" w:themeColor="text1"/>
                <w:sz w:val="18"/>
              </w:rPr>
              <w:t>- E.D. 4/9 - Local ou locais de transformação ou de utilização, subelemento GNSS: a obrigatoriedade passou de O para C.</w:t>
            </w:r>
          </w:p>
          <w:p w14:paraId="0EE6A9E7" w14:textId="746DA367" w:rsidR="00320181" w:rsidRPr="00D07F4D" w:rsidRDefault="00320181" w:rsidP="0032018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320181">
              <w:rPr>
                <w:rFonts w:cs="Arial"/>
                <w:color w:val="000000" w:themeColor="text1"/>
                <w:sz w:val="18"/>
              </w:rPr>
              <w:t>- E.D. 4/5 - Primeiro local de utilização ou de transformação, subelemento GNSS: a obrigatoriedade passou de O para C.</w:t>
            </w:r>
          </w:p>
        </w:tc>
      </w:tr>
      <w:tr w:rsidR="000768D2" w:rsidRPr="004176AD" w14:paraId="36B1120E" w14:textId="77777777" w:rsidTr="00CD2421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446A2" w14:textId="1DD6F5DC" w:rsidR="000768D2" w:rsidRDefault="000768D2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>
              <w:rPr>
                <w:rFonts w:cs="Arial"/>
                <w:bCs/>
                <w:color w:val="000000" w:themeColor="text1"/>
                <w:szCs w:val="18"/>
              </w:rPr>
              <w:t>1.4</w:t>
            </w:r>
          </w:p>
        </w:tc>
        <w:tc>
          <w:tcPr>
            <w:tcW w:w="1359" w:type="dxa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67690" w14:textId="6AFC3B0F" w:rsidR="000768D2" w:rsidRPr="007F32C6" w:rsidRDefault="000768D2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25.06.2026</w:t>
            </w:r>
          </w:p>
        </w:tc>
        <w:tc>
          <w:tcPr>
            <w:tcW w:w="6154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7A5F579D" w14:textId="67FC2EE3" w:rsidR="000768D2" w:rsidRPr="00320181" w:rsidRDefault="000768D2" w:rsidP="0032018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F633AD">
              <w:rPr>
                <w:rFonts w:cs="Arial"/>
                <w:color w:val="000000" w:themeColor="text1"/>
                <w:sz w:val="18"/>
              </w:rPr>
              <w:t>Adicionado elemento ' Qualificador DC Unidade de medida e qualificador' sob o grupo de dados 14 03 040 000 - Base tributável, 12 01 000 000 - Documentos precedentes, 12 03 000 000 - Documentos de suporte.</w:t>
            </w:r>
          </w:p>
        </w:tc>
      </w:tr>
    </w:tbl>
    <w:p w14:paraId="3C4C7026" w14:textId="77777777" w:rsidR="00CE079E" w:rsidRPr="004176AD" w:rsidRDefault="00CE079E" w:rsidP="00CE079E">
      <w:pPr>
        <w:jc w:val="center"/>
        <w:rPr>
          <w:color w:val="000000" w:themeColor="text1"/>
        </w:rPr>
      </w:pPr>
    </w:p>
    <w:p w14:paraId="1FDA068E" w14:textId="77777777" w:rsidR="00CE079E" w:rsidRDefault="00CE079E" w:rsidP="00CE079E">
      <w:pPr>
        <w:jc w:val="center"/>
        <w:rPr>
          <w:color w:val="000000" w:themeColor="text1"/>
        </w:rPr>
      </w:pPr>
    </w:p>
    <w:p w14:paraId="0A3A3F3E" w14:textId="77777777" w:rsidR="00CE079E" w:rsidRDefault="00CE079E" w:rsidP="00CE079E">
      <w:pPr>
        <w:jc w:val="center"/>
        <w:rPr>
          <w:color w:val="000000" w:themeColor="text1"/>
        </w:rPr>
      </w:pPr>
    </w:p>
    <w:p w14:paraId="7798F633" w14:textId="77777777" w:rsidR="00CE079E" w:rsidRDefault="00CE079E" w:rsidP="00CE079E">
      <w:pPr>
        <w:jc w:val="center"/>
        <w:rPr>
          <w:color w:val="000000" w:themeColor="text1"/>
        </w:rPr>
      </w:pPr>
    </w:p>
    <w:p w14:paraId="422A0A13" w14:textId="77777777" w:rsidR="00CE079E" w:rsidRDefault="00CE079E" w:rsidP="00CE079E">
      <w:pPr>
        <w:jc w:val="center"/>
        <w:rPr>
          <w:color w:val="000000" w:themeColor="text1"/>
        </w:rPr>
      </w:pPr>
    </w:p>
    <w:p w14:paraId="61D14501" w14:textId="77777777" w:rsidR="00CE079E" w:rsidRDefault="00CE079E" w:rsidP="00CE079E">
      <w:pPr>
        <w:jc w:val="center"/>
        <w:rPr>
          <w:color w:val="000000" w:themeColor="text1"/>
        </w:rPr>
      </w:pPr>
    </w:p>
    <w:p w14:paraId="345129DB" w14:textId="77777777" w:rsidR="00CE079E" w:rsidRDefault="00CE079E" w:rsidP="00CE079E">
      <w:pPr>
        <w:jc w:val="center"/>
        <w:rPr>
          <w:color w:val="000000" w:themeColor="text1"/>
        </w:rPr>
      </w:pPr>
    </w:p>
    <w:p w14:paraId="28BF7F04" w14:textId="77777777" w:rsidR="00CE079E" w:rsidRDefault="00CE079E" w:rsidP="00CE079E">
      <w:pPr>
        <w:jc w:val="center"/>
        <w:rPr>
          <w:color w:val="000000" w:themeColor="text1"/>
        </w:rPr>
      </w:pPr>
    </w:p>
    <w:p w14:paraId="0C224454" w14:textId="77777777" w:rsidR="00CE079E" w:rsidRDefault="00CE079E" w:rsidP="000768D2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249C8ADD" w14:textId="07D62FA2" w:rsidR="00CE079E" w:rsidRDefault="00CE079E" w:rsidP="006A2AFC"/>
    <w:p w14:paraId="27CE2088" w14:textId="77777777" w:rsidR="004A7982" w:rsidRDefault="004A7982" w:rsidP="004323E3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4A7982" w:rsidSect="005951B0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eastAsiaTheme="minorHAnsi" w:cstheme="minorBidi"/>
          <w:b w:val="0"/>
          <w:color w:val="auto"/>
          <w:sz w:val="20"/>
          <w:szCs w:val="20"/>
        </w:rPr>
        <w:id w:val="111895279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B33507E" w14:textId="77777777" w:rsidR="008125B7" w:rsidRDefault="008125B7" w:rsidP="00107319">
          <w:pPr>
            <w:pStyle w:val="Cabealhodondice"/>
            <w:numPr>
              <w:ilvl w:val="0"/>
              <w:numId w:val="0"/>
            </w:numPr>
            <w:ind w:right="-23"/>
          </w:pPr>
          <w:r>
            <w:t>ÍNDICE</w:t>
          </w:r>
        </w:p>
        <w:p w14:paraId="5B6D453C" w14:textId="6BB5853B" w:rsidR="007E132F" w:rsidRDefault="00107319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pt-PT"/>
              <w14:ligatures w14:val="standardContextual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233197295" w:history="1">
            <w:r w:rsidR="007E132F" w:rsidRPr="002A0F6C">
              <w:rPr>
                <w:rStyle w:val="Hiperligao"/>
                <w:noProof/>
              </w:rPr>
              <w:t>1.</w:t>
            </w:r>
            <w:r w:rsidR="007E132F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pt-PT"/>
                <w14:ligatures w14:val="standardContextual"/>
              </w:rPr>
              <w:tab/>
            </w:r>
            <w:r w:rsidR="007E132F" w:rsidRPr="002A0F6C">
              <w:rPr>
                <w:rStyle w:val="Hiperligao"/>
                <w:noProof/>
              </w:rPr>
              <w:t>CC444A – Mapeamento da Mensagem do Resultado do controlo / correção ou anulação da declaração-notificação</w:t>
            </w:r>
            <w:r w:rsidR="007E132F">
              <w:rPr>
                <w:noProof/>
                <w:webHidden/>
              </w:rPr>
              <w:tab/>
            </w:r>
            <w:r w:rsidR="007E132F">
              <w:rPr>
                <w:noProof/>
                <w:webHidden/>
              </w:rPr>
              <w:fldChar w:fldCharType="begin"/>
            </w:r>
            <w:r w:rsidR="007E132F">
              <w:rPr>
                <w:noProof/>
                <w:webHidden/>
              </w:rPr>
              <w:instrText xml:space="preserve"> PAGEREF _Toc233197295 \h </w:instrText>
            </w:r>
            <w:r w:rsidR="007E132F">
              <w:rPr>
                <w:noProof/>
                <w:webHidden/>
              </w:rPr>
            </w:r>
            <w:r w:rsidR="007E132F">
              <w:rPr>
                <w:noProof/>
                <w:webHidden/>
              </w:rPr>
              <w:fldChar w:fldCharType="separate"/>
            </w:r>
            <w:r w:rsidR="007E132F">
              <w:rPr>
                <w:noProof/>
                <w:webHidden/>
              </w:rPr>
              <w:t>4</w:t>
            </w:r>
            <w:r w:rsidR="007E132F">
              <w:rPr>
                <w:noProof/>
                <w:webHidden/>
              </w:rPr>
              <w:fldChar w:fldCharType="end"/>
            </w:r>
          </w:hyperlink>
        </w:p>
        <w:p w14:paraId="0A06026A" w14:textId="7EE2F079" w:rsidR="007E132F" w:rsidRDefault="007E132F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pt-PT"/>
              <w14:ligatures w14:val="standardContextual"/>
            </w:rPr>
          </w:pPr>
          <w:hyperlink w:anchor="_Toc233197296" w:history="1">
            <w:r w:rsidRPr="002A0F6C">
              <w:rPr>
                <w:rStyle w:val="Hiperligao"/>
                <w:noProof/>
              </w:rPr>
              <w:t>2.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pt-PT"/>
                <w14:ligatures w14:val="standardContextual"/>
              </w:rPr>
              <w:tab/>
            </w:r>
            <w:r w:rsidRPr="002A0F6C">
              <w:rPr>
                <w:rStyle w:val="Hiperligao"/>
                <w:noProof/>
              </w:rPr>
              <w:t>Legenda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_Toc233197296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C582F1" w14:textId="23975A67" w:rsidR="008125B7" w:rsidRDefault="00107319" w:rsidP="00E456FA">
          <w:pPr>
            <w:jc w:val="both"/>
          </w:pPr>
          <w:r>
            <w:fldChar w:fldCharType="end"/>
          </w:r>
        </w:p>
      </w:sdtContent>
    </w:sdt>
    <w:p w14:paraId="5E45F99A" w14:textId="77777777" w:rsidR="00351E87" w:rsidRDefault="00351E87" w:rsidP="00351E87">
      <w:pPr>
        <w:rPr>
          <w:lang w:val="en-US"/>
        </w:rPr>
      </w:pPr>
    </w:p>
    <w:p w14:paraId="01CE0728" w14:textId="77777777" w:rsidR="00701B37" w:rsidRPr="00701B37" w:rsidRDefault="00701B37" w:rsidP="00701B37">
      <w:pPr>
        <w:rPr>
          <w:lang w:val="en-US"/>
        </w:rPr>
      </w:pPr>
    </w:p>
    <w:p w14:paraId="756070D7" w14:textId="77777777" w:rsidR="00701B37" w:rsidRPr="00701B37" w:rsidRDefault="00701B37" w:rsidP="00701B37">
      <w:pPr>
        <w:rPr>
          <w:lang w:val="en-US"/>
        </w:rPr>
      </w:pPr>
    </w:p>
    <w:p w14:paraId="18F69636" w14:textId="77777777" w:rsidR="00701B37" w:rsidRPr="00701B37" w:rsidRDefault="00701B37" w:rsidP="00701B37">
      <w:pPr>
        <w:rPr>
          <w:lang w:val="en-US"/>
        </w:rPr>
      </w:pPr>
    </w:p>
    <w:p w14:paraId="1B306BD4" w14:textId="77777777" w:rsidR="00701B37" w:rsidRPr="00701B37" w:rsidRDefault="00701B37" w:rsidP="00701B37">
      <w:pPr>
        <w:rPr>
          <w:lang w:val="en-US"/>
        </w:rPr>
      </w:pPr>
    </w:p>
    <w:p w14:paraId="6AE4DAA3" w14:textId="77777777" w:rsidR="009C5750" w:rsidRPr="00CE16A4" w:rsidRDefault="009C5750" w:rsidP="009C5750">
      <w:pPr>
        <w:rPr>
          <w:b/>
          <w:sz w:val="28"/>
          <w:szCs w:val="28"/>
          <w:u w:val="single"/>
        </w:rPr>
      </w:pPr>
      <w:r w:rsidRPr="00CE16A4">
        <w:rPr>
          <w:sz w:val="28"/>
          <w:szCs w:val="28"/>
          <w:u w:val="single"/>
        </w:rPr>
        <w:t xml:space="preserve">Índice de Tabelas </w:t>
      </w:r>
    </w:p>
    <w:p w14:paraId="656ACDFD" w14:textId="222A43BA" w:rsidR="007E132F" w:rsidRDefault="009C5750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r>
        <w:rPr>
          <w:smallCaps w:val="0"/>
        </w:rPr>
        <w:fldChar w:fldCharType="begin"/>
      </w:r>
      <w:r>
        <w:instrText xml:space="preserve"> TOC \h \z \c "Tabela" </w:instrText>
      </w:r>
      <w:r>
        <w:rPr>
          <w:smallCaps w:val="0"/>
        </w:rPr>
        <w:fldChar w:fldCharType="separate"/>
      </w:r>
      <w:hyperlink w:anchor="_Toc233197300" w:history="1">
        <w:r w:rsidR="007E132F" w:rsidRPr="00DF5825">
          <w:rPr>
            <w:rStyle w:val="Hiperligao"/>
            <w:noProof/>
          </w:rPr>
          <w:t>Tabela 1 – elementos de dados da mensagem cc444a</w:t>
        </w:r>
        <w:r w:rsidR="007E132F">
          <w:rPr>
            <w:noProof/>
            <w:webHidden/>
          </w:rPr>
          <w:tab/>
        </w:r>
        <w:r w:rsidR="007E132F">
          <w:rPr>
            <w:noProof/>
            <w:webHidden/>
          </w:rPr>
          <w:fldChar w:fldCharType="begin"/>
        </w:r>
        <w:r w:rsidR="007E132F">
          <w:rPr>
            <w:noProof/>
            <w:webHidden/>
          </w:rPr>
          <w:instrText xml:space="preserve"> PAGEREF _Toc233197300 \h </w:instrText>
        </w:r>
        <w:r w:rsidR="007E132F">
          <w:rPr>
            <w:noProof/>
            <w:webHidden/>
          </w:rPr>
        </w:r>
        <w:r w:rsidR="007E132F">
          <w:rPr>
            <w:noProof/>
            <w:webHidden/>
          </w:rPr>
          <w:fldChar w:fldCharType="separate"/>
        </w:r>
        <w:r w:rsidR="007E132F">
          <w:rPr>
            <w:noProof/>
            <w:webHidden/>
          </w:rPr>
          <w:t>34</w:t>
        </w:r>
        <w:r w:rsidR="007E132F">
          <w:rPr>
            <w:noProof/>
            <w:webHidden/>
          </w:rPr>
          <w:fldChar w:fldCharType="end"/>
        </w:r>
      </w:hyperlink>
    </w:p>
    <w:p w14:paraId="0288C831" w14:textId="4D6D5B65" w:rsidR="00701B37" w:rsidRPr="009C5750" w:rsidRDefault="009C5750" w:rsidP="009C5750">
      <w:pPr>
        <w:sectPr w:rsidR="00701B37" w:rsidRPr="009C5750" w:rsidSect="005951B0">
          <w:headerReference w:type="first" r:id="rId19"/>
          <w:footerReference w:type="first" r:id="rId20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  <w:r>
        <w:rPr>
          <w:b/>
          <w:bCs/>
          <w:smallCaps/>
          <w:noProof/>
          <w:lang w:val="en-US"/>
        </w:rPr>
        <w:fldChar w:fldCharType="end"/>
      </w:r>
    </w:p>
    <w:p w14:paraId="147D73BB" w14:textId="289F2021" w:rsidR="00FA40B5" w:rsidRDefault="00FA40B5" w:rsidP="00FA40B5">
      <w:pPr>
        <w:pStyle w:val="Ttulo1"/>
        <w:numPr>
          <w:ilvl w:val="0"/>
          <w:numId w:val="34"/>
        </w:numPr>
        <w:tabs>
          <w:tab w:val="clear" w:pos="720"/>
          <w:tab w:val="num" w:pos="360"/>
        </w:tabs>
        <w:ind w:left="432" w:hanging="432"/>
      </w:pPr>
      <w:bookmarkStart w:id="0" w:name="_Toc107243292"/>
      <w:bookmarkStart w:id="1" w:name="_Toc233197295"/>
      <w:r>
        <w:lastRenderedPageBreak/>
        <w:t xml:space="preserve">CC444A </w:t>
      </w:r>
      <w:r w:rsidR="005908E9">
        <w:t>–</w:t>
      </w:r>
      <w:r>
        <w:t xml:space="preserve"> </w:t>
      </w:r>
      <w:r w:rsidR="009B6979" w:rsidRPr="009B6979">
        <w:t>M</w:t>
      </w:r>
      <w:r w:rsidR="005908E9">
        <w:t xml:space="preserve">apeamento </w:t>
      </w:r>
      <w:r w:rsidR="008030AF">
        <w:t xml:space="preserve">da Mensagem </w:t>
      </w:r>
      <w:r w:rsidR="009B6979" w:rsidRPr="009B6979">
        <w:t>do Resultado do controlo / correção ou anulação da declaração-notificação</w:t>
      </w:r>
      <w:bookmarkEnd w:id="0"/>
      <w:bookmarkEnd w:id="1"/>
      <w:r>
        <w:t xml:space="preserve"> </w:t>
      </w:r>
    </w:p>
    <w:p w14:paraId="50B44BD0" w14:textId="77777777" w:rsidR="00497C18" w:rsidRDefault="00497C18" w:rsidP="00497C18"/>
    <w:p w14:paraId="2F13E459" w14:textId="3D56BDA5" w:rsidR="00A12590" w:rsidRDefault="00117CA6" w:rsidP="00A12590">
      <w:r w:rsidRPr="00117CA6">
        <w:t>Mensagem para comunicar ao Operador o resultado do controlo e/ou a proposta de correção e/ou anulação dentro ou fora do Âmbito do controlo.</w:t>
      </w:r>
    </w:p>
    <w:tbl>
      <w:tblPr>
        <w:tblW w:w="50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2"/>
        <w:gridCol w:w="2836"/>
        <w:gridCol w:w="563"/>
        <w:gridCol w:w="993"/>
        <w:gridCol w:w="4681"/>
        <w:gridCol w:w="2501"/>
        <w:gridCol w:w="274"/>
      </w:tblGrid>
      <w:tr w:rsidR="0031602F" w:rsidRPr="00C47B2C" w14:paraId="41D7A04B" w14:textId="77777777" w:rsidTr="000768D2">
        <w:trPr>
          <w:trHeight w:val="709"/>
          <w:tblHeader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33825C4" w14:textId="77777777" w:rsidR="0031602F" w:rsidRPr="00C47B2C" w:rsidRDefault="0031602F" w:rsidP="00682827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C47B2C">
              <w:rPr>
                <w:b/>
                <w:snapToGrid w:val="0"/>
                <w:color w:val="FFFFFF" w:themeColor="background1"/>
              </w:rPr>
              <w:t>E.D.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C0DB056" w14:textId="77777777" w:rsidR="0031602F" w:rsidRPr="00C47B2C" w:rsidRDefault="0031602F" w:rsidP="00682827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C47B2C">
              <w:rPr>
                <w:b/>
                <w:snapToGrid w:val="0"/>
                <w:color w:val="FFFFFF" w:themeColor="background1"/>
              </w:rPr>
              <w:br w:type="page"/>
              <w:t>GRUPOS E DADOS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1432AECF" w14:textId="77777777" w:rsidR="0031602F" w:rsidRPr="00C47B2C" w:rsidRDefault="0031602F" w:rsidP="00682827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C47B2C">
              <w:rPr>
                <w:b/>
                <w:snapToGrid w:val="0"/>
                <w:color w:val="FFFFFF" w:themeColor="background1"/>
              </w:rPr>
              <w:t>OCF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7768ED53" w14:textId="77777777" w:rsidR="0031602F" w:rsidRPr="00C47B2C" w:rsidRDefault="0031602F" w:rsidP="00682827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C47B2C">
              <w:rPr>
                <w:b/>
                <w:snapToGrid w:val="0"/>
                <w:color w:val="FFFFFF" w:themeColor="background1"/>
              </w:rPr>
              <w:t>TIPO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0F6576DA" w14:textId="77777777" w:rsidR="0031602F" w:rsidRPr="00C47B2C" w:rsidRDefault="0031602F" w:rsidP="00682827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C47B2C">
              <w:rPr>
                <w:b/>
                <w:snapToGrid w:val="0"/>
                <w:color w:val="FFFFFF" w:themeColor="background1"/>
              </w:rPr>
              <w:t>TAGS XML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28D39AD" w14:textId="77777777" w:rsidR="0031602F" w:rsidRPr="00C47B2C" w:rsidRDefault="0031602F" w:rsidP="00682827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C47B2C">
              <w:rPr>
                <w:b/>
                <w:snapToGrid w:val="0"/>
                <w:color w:val="FFFFFF" w:themeColor="background1"/>
              </w:rPr>
              <w:t>OBSERVAÇÕES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3EEA6954" w14:textId="77777777" w:rsidR="0031602F" w:rsidRPr="00C47B2C" w:rsidRDefault="0031602F" w:rsidP="00682827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C47B2C">
              <w:rPr>
                <w:b/>
                <w:snapToGrid w:val="0"/>
                <w:color w:val="FFFFFF" w:themeColor="background1"/>
              </w:rPr>
              <w:t>P</w:t>
            </w:r>
          </w:p>
        </w:tc>
      </w:tr>
      <w:tr w:rsidR="0031602F" w14:paraId="13428924" w14:textId="77777777" w:rsidTr="000768D2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2D42DA" w14:textId="77777777" w:rsidR="0031602F" w:rsidRDefault="0031602F" w:rsidP="00682827">
            <w:pPr>
              <w:rPr>
                <w:b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6A645C" w14:textId="77777777" w:rsidR="0031602F" w:rsidRDefault="0031602F" w:rsidP="00682827">
            <w:r>
              <w:rPr>
                <w:b/>
                <w:bCs/>
                <w:snapToGrid w:val="0"/>
                <w:color w:val="0000FF"/>
              </w:rPr>
              <w:t>CC444A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98FBFB" w14:textId="77777777" w:rsidR="0031602F" w:rsidRDefault="0031602F" w:rsidP="00682827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07AEDD" w14:textId="77777777" w:rsidR="0031602F" w:rsidRDefault="0031602F" w:rsidP="00682827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CC3698" w14:textId="77777777" w:rsidR="0031602F" w:rsidRDefault="0031602F" w:rsidP="00682827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&lt;CC444A&gt;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5724B0" w14:textId="77777777" w:rsidR="0031602F" w:rsidRDefault="0031602F" w:rsidP="00682827"/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2721A5" w14:textId="77777777" w:rsidR="0031602F" w:rsidRDefault="0031602F" w:rsidP="00682827">
            <w:r>
              <w:rPr>
                <w:snapToGrid w:val="0"/>
                <w:color w:val="0000FF"/>
              </w:rPr>
              <w:t>1</w:t>
            </w:r>
            <w:r>
              <w:t xml:space="preserve"> </w:t>
            </w:r>
          </w:p>
        </w:tc>
      </w:tr>
      <w:tr w:rsidR="0031602F" w14:paraId="55FB45BC" w14:textId="77777777" w:rsidTr="000768D2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93E784" w14:textId="77777777" w:rsidR="0031602F" w:rsidRDefault="0031602F" w:rsidP="00682827"/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25B10F" w14:textId="77777777" w:rsidR="0031602F" w:rsidRDefault="0031602F" w:rsidP="00682827">
            <w:r>
              <w:rPr>
                <w:b/>
                <w:bCs/>
                <w:snapToGrid w:val="0"/>
                <w:color w:val="0000FF"/>
              </w:rPr>
              <w:t>Cabeçalho da Mensagem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065AE7" w14:textId="77777777" w:rsidR="0031602F" w:rsidRDefault="0031602F" w:rsidP="00682827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DA0A36" w14:textId="77777777" w:rsidR="0031602F" w:rsidRDefault="0031602F" w:rsidP="00682827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C69F98" w14:textId="77777777" w:rsidR="0031602F" w:rsidRDefault="0031602F" w:rsidP="00682827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messageHeader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E56C3A" w14:textId="77777777" w:rsidR="0031602F" w:rsidRDefault="0031602F" w:rsidP="00682827"/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75B707" w14:textId="77777777" w:rsidR="0031602F" w:rsidRDefault="0031602F" w:rsidP="00682827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31602F" w14:paraId="74E9741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0DFF" w14:textId="77777777" w:rsidR="0031602F" w:rsidRDefault="0031602F" w:rsidP="00682827"/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BB2B" w14:textId="77777777" w:rsidR="0031602F" w:rsidRDefault="0031602F" w:rsidP="0068282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Emissor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17B3" w14:textId="77777777" w:rsidR="0031602F" w:rsidRDefault="0031602F" w:rsidP="0068282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6CE8B" w14:textId="77777777" w:rsidR="0031602F" w:rsidRDefault="0031602F" w:rsidP="0068282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A442" w14:textId="77777777" w:rsidR="0031602F" w:rsidRDefault="0031602F" w:rsidP="0068282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From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48D4" w14:textId="77777777" w:rsidR="0031602F" w:rsidRDefault="0031602F" w:rsidP="0068282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6A01E" w14:textId="77777777" w:rsidR="0031602F" w:rsidRDefault="0031602F" w:rsidP="0068282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1602F" w14:paraId="68F483D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7845A" w14:textId="77777777" w:rsidR="0031602F" w:rsidRDefault="0031602F" w:rsidP="00682827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D3D0D" w14:textId="77777777" w:rsidR="0031602F" w:rsidRDefault="0031602F" w:rsidP="00682827">
            <w:pPr>
              <w:rPr>
                <w:b/>
                <w:bCs/>
                <w:color w:val="000000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Cs w:val="24"/>
              </w:rPr>
              <w:t>Receptor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D2B9" w14:textId="77777777" w:rsidR="0031602F" w:rsidRDefault="0031602F" w:rsidP="0068282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C320" w14:textId="77777777" w:rsidR="0031602F" w:rsidRDefault="0031602F" w:rsidP="0068282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53C8" w14:textId="77777777" w:rsidR="0031602F" w:rsidRDefault="0031602F" w:rsidP="0068282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D920" w14:textId="77777777" w:rsidR="0031602F" w:rsidRDefault="0031602F" w:rsidP="0068282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86AD" w14:textId="77777777" w:rsidR="0031602F" w:rsidRDefault="0031602F" w:rsidP="0068282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1602F" w14:paraId="17C9A73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FB90" w14:textId="77777777" w:rsidR="0031602F" w:rsidRDefault="0031602F" w:rsidP="00682827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88D9" w14:textId="77777777" w:rsidR="0031602F" w:rsidRDefault="0031602F" w:rsidP="0068282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e hora preparação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B5E3" w14:textId="77777777" w:rsidR="0031602F" w:rsidRDefault="0031602F" w:rsidP="0068282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A320" w14:textId="77777777" w:rsidR="0031602F" w:rsidRDefault="0031602F" w:rsidP="0068282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DE6A" w14:textId="77777777" w:rsidR="0031602F" w:rsidRDefault="0031602F" w:rsidP="0068282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SendingDateAndTime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4F8A" w14:textId="77777777" w:rsidR="0031602F" w:rsidRDefault="0031602F" w:rsidP="0068282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34277" w14:textId="77777777" w:rsidR="0031602F" w:rsidRDefault="0031602F" w:rsidP="0068282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1602F" w14:paraId="1EB4D7CD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00C72" w14:textId="77777777" w:rsidR="0031602F" w:rsidRDefault="0031602F" w:rsidP="00682827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3EBE" w14:textId="77777777" w:rsidR="0031602F" w:rsidRDefault="0031602F" w:rsidP="0068282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Identificação da mensagem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C3E2" w14:textId="77777777" w:rsidR="0031602F" w:rsidRDefault="0031602F" w:rsidP="0068282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8C2B" w14:textId="77777777" w:rsidR="0031602F" w:rsidRDefault="0031602F" w:rsidP="0068282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2A01" w14:textId="77777777" w:rsidR="0031602F" w:rsidRDefault="0031602F" w:rsidP="0068282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6725" w14:textId="77777777" w:rsidR="0031602F" w:rsidRDefault="0031602F" w:rsidP="0068282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B6CF" w14:textId="77777777" w:rsidR="0031602F" w:rsidRDefault="0031602F" w:rsidP="0068282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1602F" w14:paraId="7DE27CB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A615" w14:textId="77777777" w:rsidR="0031602F" w:rsidRDefault="0031602F" w:rsidP="00682827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B4436" w14:textId="77777777" w:rsidR="0031602F" w:rsidRDefault="0031602F" w:rsidP="0068282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mensagem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4C63E" w14:textId="77777777" w:rsidR="0031602F" w:rsidRDefault="0031602F" w:rsidP="0068282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E2B5" w14:textId="77777777" w:rsidR="0031602F" w:rsidRDefault="0031602F" w:rsidP="0068282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1DB6" w14:textId="77777777" w:rsidR="0031602F" w:rsidRDefault="0031602F" w:rsidP="0068282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8E95" w14:textId="77777777" w:rsidR="0031602F" w:rsidRDefault="0031602F" w:rsidP="0068282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9BE33" w14:textId="77777777" w:rsidR="0031602F" w:rsidRDefault="0031602F" w:rsidP="0068282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1602F" w14:paraId="281F115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A902" w14:textId="77777777" w:rsidR="0031602F" w:rsidRDefault="0031602F" w:rsidP="00682827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AFD6" w14:textId="77777777" w:rsidR="0031602F" w:rsidRDefault="0031602F" w:rsidP="0068282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de correlação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54CD3" w14:textId="77777777" w:rsidR="0031602F" w:rsidRDefault="0031602F" w:rsidP="0068282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141AC" w14:textId="77777777" w:rsidR="0031602F" w:rsidRDefault="0031602F" w:rsidP="0068282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499D" w14:textId="77777777" w:rsidR="0031602F" w:rsidRDefault="0031602F" w:rsidP="0068282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CorrelationID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D5B1" w14:textId="77777777" w:rsidR="0031602F" w:rsidRDefault="0031602F" w:rsidP="0068282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AFFB" w14:textId="77777777" w:rsidR="0031602F" w:rsidRDefault="0031602F" w:rsidP="0068282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1602F" w14:paraId="63AB1A62" w14:textId="77777777" w:rsidTr="000768D2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EA0D2D" w14:textId="77777777" w:rsidR="0031602F" w:rsidRDefault="0031602F" w:rsidP="00682827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0862DF" w14:textId="77777777" w:rsidR="0031602F" w:rsidRDefault="0031602F" w:rsidP="00682827">
            <w:r>
              <w:rPr>
                <w:b/>
                <w:bCs/>
                <w:snapToGrid w:val="0"/>
                <w:color w:val="0000FF"/>
              </w:rPr>
              <w:t>Operação de Importação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C5D197" w14:textId="77777777" w:rsidR="0031602F" w:rsidRDefault="0031602F" w:rsidP="00682827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0659C2" w14:textId="77777777" w:rsidR="0031602F" w:rsidRDefault="0031602F" w:rsidP="00682827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AE4164" w14:textId="77777777" w:rsidR="0031602F" w:rsidRDefault="0031602F" w:rsidP="00682827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ImportOperation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0F71F7" w14:textId="77777777" w:rsidR="0031602F" w:rsidRDefault="0031602F" w:rsidP="00682827"/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940C5C" w14:textId="77777777" w:rsidR="0031602F" w:rsidRDefault="0031602F" w:rsidP="00682827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31602F" w14:paraId="2064A0B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1046" w14:textId="77777777" w:rsidR="0031602F" w:rsidRDefault="0031602F" w:rsidP="00682827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0BC6" w14:textId="77777777" w:rsidR="0031602F" w:rsidRDefault="0031602F" w:rsidP="0068282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Estância aduaneira de importação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6334" w14:textId="77777777" w:rsidR="0031602F" w:rsidRDefault="0031602F" w:rsidP="0068282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852E" w14:textId="77777777" w:rsidR="0031602F" w:rsidRDefault="0031602F" w:rsidP="0068282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ED89" w14:textId="77777777" w:rsidR="0031602F" w:rsidRDefault="0031602F" w:rsidP="0068282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DB57ED">
              <w:rPr>
                <w:b/>
                <w:bCs/>
                <w:snapToGrid w:val="0"/>
                <w:szCs w:val="24"/>
              </w:rPr>
              <w:t>importCustomsOffice</w:t>
            </w:r>
            <w:proofErr w:type="spellEnd"/>
            <w:r w:rsidRPr="00DB57ED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6EFC" w14:textId="77777777" w:rsidR="0031602F" w:rsidRDefault="0031602F" w:rsidP="0068282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7FA4" w14:textId="77777777" w:rsidR="0031602F" w:rsidRDefault="0031602F" w:rsidP="0068282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1602F" w14:paraId="69CBF33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5E74" w14:textId="77777777" w:rsidR="0031602F" w:rsidRDefault="0031602F" w:rsidP="00682827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12 09 000 000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570B" w14:textId="77777777" w:rsidR="0031602F" w:rsidRDefault="0031602F" w:rsidP="0068282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 local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FEBC" w14:textId="77777777" w:rsidR="0031602F" w:rsidRDefault="0031602F" w:rsidP="0068282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65EA" w14:textId="77777777" w:rsidR="0031602F" w:rsidRDefault="0031602F" w:rsidP="0068282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7FE7" w14:textId="77777777" w:rsidR="0031602F" w:rsidRDefault="0031602F" w:rsidP="0068282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&lt;LRN&gt;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75BF" w14:textId="77777777" w:rsidR="0031602F" w:rsidRDefault="0031602F" w:rsidP="0068282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D60A" w14:textId="77777777" w:rsidR="0031602F" w:rsidRDefault="0031602F" w:rsidP="0068282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1602F" w14:paraId="6BA5093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E0D39" w14:textId="77777777" w:rsidR="0031602F" w:rsidRDefault="0031602F" w:rsidP="00682827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1CCB" w14:textId="77777777" w:rsidR="0031602F" w:rsidRDefault="0031602F" w:rsidP="0068282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MRN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96D4" w14:textId="77777777" w:rsidR="0031602F" w:rsidRDefault="0031602F" w:rsidP="0068282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F8E4" w14:textId="77777777" w:rsidR="0031602F" w:rsidRDefault="0031602F" w:rsidP="0068282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0D4E" w14:textId="77777777" w:rsidR="0031602F" w:rsidRDefault="0031602F" w:rsidP="0068282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&lt;MRN&gt;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584E" w14:textId="77777777" w:rsidR="0031602F" w:rsidRDefault="0031602F" w:rsidP="0068282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82A0" w14:textId="77777777" w:rsidR="0031602F" w:rsidRDefault="0031602F" w:rsidP="0068282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1602F" w14:paraId="24B827A8" w14:textId="77777777" w:rsidTr="000768D2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60768D" w14:textId="77777777" w:rsidR="0031602F" w:rsidRDefault="0031602F" w:rsidP="00682827">
            <w:pPr>
              <w:jc w:val="center"/>
            </w:pPr>
            <w:r>
              <w:rPr>
                <w:snapToGrid w:val="0"/>
                <w:color w:val="0000FF"/>
              </w:rPr>
              <w:t xml:space="preserve">17 10 000 000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B0CFC5" w14:textId="77777777" w:rsidR="0031602F" w:rsidRPr="00C47B2C" w:rsidRDefault="0031602F" w:rsidP="00682827">
            <w:r w:rsidRPr="00C47B2C">
              <w:rPr>
                <w:b/>
                <w:bCs/>
                <w:snapToGrid w:val="0"/>
                <w:color w:val="0000FF"/>
              </w:rPr>
              <w:t>Estância aduaneira de supervisão/controlo</w:t>
            </w:r>
            <w:r w:rsidRPr="00C47B2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1F9C86" w14:textId="77777777" w:rsidR="0031602F" w:rsidRDefault="0031602F" w:rsidP="00682827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C47FFF" w14:textId="77777777" w:rsidR="0031602F" w:rsidRDefault="0031602F" w:rsidP="00682827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6F1FC6" w14:textId="77777777" w:rsidR="0031602F" w:rsidRDefault="0031602F" w:rsidP="00682827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SupervisingCustomsOffice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22A302" w14:textId="77777777" w:rsidR="0031602F" w:rsidRDefault="0031602F" w:rsidP="00682827"/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D4406A" w14:textId="77777777" w:rsidR="0031602F" w:rsidRDefault="0031602F" w:rsidP="00682827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31602F" w14:paraId="180BEBD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2954" w14:textId="77777777" w:rsidR="0031602F" w:rsidRDefault="0031602F" w:rsidP="00682827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17 10 001 000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586C" w14:textId="77777777" w:rsidR="0031602F" w:rsidRDefault="0031602F" w:rsidP="0068282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306D" w14:textId="77777777" w:rsidR="0031602F" w:rsidRDefault="0031602F" w:rsidP="0068282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B5EB" w14:textId="77777777" w:rsidR="0031602F" w:rsidRDefault="0031602F" w:rsidP="0068282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B691" w14:textId="77777777" w:rsidR="0031602F" w:rsidRDefault="0031602F" w:rsidP="0068282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68302" w14:textId="77777777" w:rsidR="0031602F" w:rsidRDefault="0031602F" w:rsidP="0068282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D59F" w14:textId="77777777" w:rsidR="0031602F" w:rsidRDefault="0031602F" w:rsidP="0068282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1602F" w14:paraId="6A554F3C" w14:textId="77777777" w:rsidTr="000768D2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6337A0" w14:textId="77777777" w:rsidR="0031602F" w:rsidRDefault="0031602F" w:rsidP="00682827">
            <w:pPr>
              <w:jc w:val="center"/>
            </w:pPr>
            <w:r>
              <w:rPr>
                <w:snapToGrid w:val="0"/>
                <w:color w:val="0000FF"/>
              </w:rPr>
              <w:lastRenderedPageBreak/>
              <w:t xml:space="preserve">13 05 000 000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59C886" w14:textId="77777777" w:rsidR="0031602F" w:rsidRDefault="0031602F" w:rsidP="00682827"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6E7687" w14:textId="77777777" w:rsidR="0031602F" w:rsidRDefault="0031602F" w:rsidP="00682827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C5D536" w14:textId="77777777" w:rsidR="0031602F" w:rsidRDefault="0031602F" w:rsidP="00682827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914CFD" w14:textId="77777777" w:rsidR="0031602F" w:rsidRDefault="0031602F" w:rsidP="00682827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Declarant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43591F" w14:textId="77777777" w:rsidR="0031602F" w:rsidRDefault="0031602F" w:rsidP="00682827"/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BEB5E7" w14:textId="77777777" w:rsidR="0031602F" w:rsidRDefault="0031602F" w:rsidP="00682827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31602F" w14:paraId="46E61EB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956C" w14:textId="77777777" w:rsidR="0031602F" w:rsidRDefault="0031602F" w:rsidP="0068282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13 05 017 000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4E44" w14:textId="77777777" w:rsidR="0031602F" w:rsidRDefault="0031602F" w:rsidP="0068282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94E1D" w14:textId="77777777" w:rsidR="0031602F" w:rsidRDefault="0031602F" w:rsidP="0068282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665FC" w14:textId="77777777" w:rsidR="0031602F" w:rsidRDefault="0031602F" w:rsidP="0068282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37E9" w14:textId="77777777" w:rsidR="0031602F" w:rsidRDefault="0031602F" w:rsidP="0068282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A46F" w14:textId="77777777" w:rsidR="0031602F" w:rsidRDefault="0031602F" w:rsidP="0068282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1868" w14:textId="77777777" w:rsidR="0031602F" w:rsidRDefault="0031602F" w:rsidP="0068282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1602F" w14:paraId="6A50057A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4BFD4" w14:textId="77777777" w:rsidR="0031602F" w:rsidRDefault="0031602F" w:rsidP="0068282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13 05 016 000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FD2B9" w14:textId="77777777" w:rsidR="0031602F" w:rsidRDefault="0031602F" w:rsidP="0068282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F194" w14:textId="77777777" w:rsidR="0031602F" w:rsidRDefault="0031602F" w:rsidP="0068282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8399" w14:textId="77777777" w:rsidR="0031602F" w:rsidRDefault="0031602F" w:rsidP="0068282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4D57" w14:textId="77777777" w:rsidR="0031602F" w:rsidRDefault="0031602F" w:rsidP="0068282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C465" w14:textId="77777777" w:rsidR="0031602F" w:rsidRDefault="0031602F" w:rsidP="0068282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1C9A" w14:textId="77777777" w:rsidR="0031602F" w:rsidRDefault="0031602F" w:rsidP="0068282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1602F" w14:paraId="63B6509F" w14:textId="77777777" w:rsidTr="000768D2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EF08BE" w14:textId="77777777" w:rsidR="0031602F" w:rsidRDefault="0031602F" w:rsidP="00682827">
            <w:pPr>
              <w:jc w:val="center"/>
            </w:pPr>
            <w:r>
              <w:rPr>
                <w:snapToGrid w:val="0"/>
                <w:color w:val="0000FF"/>
              </w:rPr>
              <w:t xml:space="preserve">13 05 018 000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2F1852" w14:textId="77777777" w:rsidR="0031602F" w:rsidRDefault="0031602F" w:rsidP="00682827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C4DD94" w14:textId="77777777" w:rsidR="0031602F" w:rsidRDefault="0031602F" w:rsidP="00682827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753DCD" w14:textId="77777777" w:rsidR="0031602F" w:rsidRDefault="0031602F" w:rsidP="00682827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D09C72" w14:textId="77777777" w:rsidR="0031602F" w:rsidRDefault="0031602F" w:rsidP="00682827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0E7304" w14:textId="77777777" w:rsidR="0031602F" w:rsidRDefault="0031602F" w:rsidP="00682827"/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5F43BB" w14:textId="77777777" w:rsidR="0031602F" w:rsidRDefault="0031602F" w:rsidP="00682827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31602F" w14:paraId="00F3CB1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FCEFB" w14:textId="77777777" w:rsidR="0031602F" w:rsidRDefault="0031602F" w:rsidP="00682827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13 05 018 019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709C" w14:textId="77777777" w:rsidR="0031602F" w:rsidRDefault="0031602F" w:rsidP="0068282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136D" w14:textId="77777777" w:rsidR="0031602F" w:rsidRDefault="0031602F" w:rsidP="0068282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EEBA" w14:textId="77777777" w:rsidR="0031602F" w:rsidRDefault="0031602F" w:rsidP="0068282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D1CE8" w14:textId="77777777" w:rsidR="0031602F" w:rsidRDefault="0031602F" w:rsidP="0068282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B7C2" w14:textId="77777777" w:rsidR="0031602F" w:rsidRDefault="0031602F" w:rsidP="0068282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989F" w14:textId="77777777" w:rsidR="0031602F" w:rsidRDefault="0031602F" w:rsidP="0068282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31602F" w14:paraId="05DDDFAC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8467" w14:textId="77777777" w:rsidR="0031602F" w:rsidRDefault="0031602F" w:rsidP="00682827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13 05 018 021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177E" w14:textId="77777777" w:rsidR="0031602F" w:rsidRDefault="0031602F" w:rsidP="0068282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2B54" w14:textId="77777777" w:rsidR="0031602F" w:rsidRDefault="0031602F" w:rsidP="0068282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322FC" w14:textId="77777777" w:rsidR="0031602F" w:rsidRDefault="0031602F" w:rsidP="0068282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05DA" w14:textId="77777777" w:rsidR="0031602F" w:rsidRDefault="0031602F" w:rsidP="0068282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29AE" w14:textId="77777777" w:rsidR="0031602F" w:rsidRDefault="0031602F" w:rsidP="0068282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6B581" w14:textId="77777777" w:rsidR="0031602F" w:rsidRDefault="0031602F" w:rsidP="0068282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31602F" w14:paraId="320BFAA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79BD" w14:textId="77777777" w:rsidR="0031602F" w:rsidRDefault="0031602F" w:rsidP="00682827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13 05 018 022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2099" w14:textId="77777777" w:rsidR="0031602F" w:rsidRDefault="0031602F" w:rsidP="0068282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7EBA" w14:textId="77777777" w:rsidR="0031602F" w:rsidRDefault="0031602F" w:rsidP="0068282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63D6" w14:textId="77777777" w:rsidR="0031602F" w:rsidRDefault="0031602F" w:rsidP="0068282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E068" w14:textId="77777777" w:rsidR="0031602F" w:rsidRDefault="0031602F" w:rsidP="0068282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E38E" w14:textId="77777777" w:rsidR="0031602F" w:rsidRDefault="0031602F" w:rsidP="0068282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7608" w14:textId="77777777" w:rsidR="0031602F" w:rsidRDefault="0031602F" w:rsidP="0068282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31602F" w14:paraId="63BC3B1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AEEA6" w14:textId="77777777" w:rsidR="0031602F" w:rsidRDefault="0031602F" w:rsidP="00682827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08F5" w14:textId="77777777" w:rsidR="0031602F" w:rsidRDefault="0031602F" w:rsidP="0068282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70C1" w14:textId="77777777" w:rsidR="0031602F" w:rsidRDefault="0031602F" w:rsidP="0068282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561B" w14:textId="77777777" w:rsidR="0031602F" w:rsidRDefault="0031602F" w:rsidP="0068282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3A46" w14:textId="77777777" w:rsidR="0031602F" w:rsidRDefault="0031602F" w:rsidP="0068282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81EC" w14:textId="77777777" w:rsidR="0031602F" w:rsidRDefault="0031602F" w:rsidP="0068282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90330" w14:textId="77777777" w:rsidR="0031602F" w:rsidRDefault="0031602F" w:rsidP="0068282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31602F" w14:paraId="68145A28" w14:textId="77777777" w:rsidTr="000768D2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3344A8" w14:textId="77777777" w:rsidR="0031602F" w:rsidRDefault="0031602F" w:rsidP="00682827">
            <w:pPr>
              <w:jc w:val="center"/>
            </w:pPr>
            <w:r>
              <w:rPr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DDCB6F" w14:textId="77777777" w:rsidR="0031602F" w:rsidRDefault="0031602F" w:rsidP="00682827">
            <w:r>
              <w:rPr>
                <w:b/>
                <w:bCs/>
                <w:snapToGrid w:val="0"/>
                <w:color w:val="0000FF"/>
              </w:rPr>
              <w:t>Representante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D2121B" w14:textId="77777777" w:rsidR="0031602F" w:rsidRDefault="0031602F" w:rsidP="00682827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0D52CC" w14:textId="77777777" w:rsidR="0031602F" w:rsidRDefault="0031602F" w:rsidP="00682827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2E56C4" w14:textId="77777777" w:rsidR="0031602F" w:rsidRDefault="0031602F" w:rsidP="00682827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Representative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C3844E" w14:textId="77777777" w:rsidR="0031602F" w:rsidRDefault="0031602F" w:rsidP="00682827"/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B77BC7" w14:textId="77777777" w:rsidR="0031602F" w:rsidRDefault="0031602F" w:rsidP="00682827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31602F" w14:paraId="1FD7197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9AB4" w14:textId="77777777" w:rsidR="0031602F" w:rsidRDefault="0031602F" w:rsidP="00682827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13 06 017 000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D3FE" w14:textId="77777777" w:rsidR="0031602F" w:rsidRDefault="0031602F" w:rsidP="0068282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80A1" w14:textId="77777777" w:rsidR="0031602F" w:rsidRDefault="0031602F" w:rsidP="0068282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273A9" w14:textId="77777777" w:rsidR="0031602F" w:rsidRDefault="0031602F" w:rsidP="0068282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E5B3" w14:textId="77777777" w:rsidR="0031602F" w:rsidRDefault="0031602F" w:rsidP="0068282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CC90" w14:textId="77777777" w:rsidR="0031602F" w:rsidRDefault="0031602F" w:rsidP="0068282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5D31" w14:textId="77777777" w:rsidR="0031602F" w:rsidRDefault="0031602F" w:rsidP="0068282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1602F" w14:paraId="7A8014B1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7A21A" w14:textId="77777777" w:rsidR="0031602F" w:rsidRDefault="0031602F" w:rsidP="00682827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13 06 030 000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6CB4" w14:textId="77777777" w:rsidR="0031602F" w:rsidRDefault="0031602F" w:rsidP="0068282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Estatuto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0423" w14:textId="77777777" w:rsidR="0031602F" w:rsidRDefault="0031602F" w:rsidP="0068282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AF3F" w14:textId="77777777" w:rsidR="0031602F" w:rsidRDefault="0031602F" w:rsidP="0068282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D987" w14:textId="77777777" w:rsidR="0031602F" w:rsidRDefault="0031602F" w:rsidP="0068282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&lt;status&gt;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017B" w14:textId="77777777" w:rsidR="0031602F" w:rsidRDefault="0031602F" w:rsidP="00682827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2CC30" w14:textId="77777777" w:rsidR="0031602F" w:rsidRDefault="0031602F" w:rsidP="0068282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9B2D05" w14:paraId="3794741C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91AE81D" w14:textId="77777777" w:rsidR="009B2D05" w:rsidRPr="00311285" w:rsidRDefault="009B2D05" w:rsidP="009B2D05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4757AF" w14:textId="6483D02E" w:rsidR="009B2D05" w:rsidRPr="00311285" w:rsidRDefault="009B2D05" w:rsidP="009B2D05">
            <w:pPr>
              <w:rPr>
                <w:color w:val="000000"/>
                <w:szCs w:val="24"/>
              </w:rPr>
            </w:pPr>
            <w:r w:rsidRPr="009B2D05">
              <w:rPr>
                <w:b/>
                <w:bCs/>
                <w:snapToGrid w:val="0"/>
                <w:color w:val="0000FF"/>
              </w:rPr>
              <w:t>Função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FBA26D" w14:textId="7E742051" w:rsidR="009B2D05" w:rsidRPr="009B2D05" w:rsidRDefault="009B2D05" w:rsidP="009B2D0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O</w:t>
            </w:r>
            <w:r w:rsidRPr="009B2D05">
              <w:rPr>
                <w:snapToGrid w:val="0"/>
                <w:color w:val="0000FF"/>
              </w:rP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92FEE0" w14:textId="4808CC3F" w:rsidR="009B2D05" w:rsidRPr="009B2D05" w:rsidRDefault="009B2D05" w:rsidP="009B2D0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1x</w:t>
            </w:r>
            <w:r w:rsidRPr="009B2D05">
              <w:rPr>
                <w:snapToGrid w:val="0"/>
                <w:color w:val="0000FF"/>
              </w:rP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D489199" w14:textId="4BA17F57" w:rsidR="009B2D05" w:rsidRPr="00311285" w:rsidRDefault="009C1EE5" w:rsidP="009C1EE5">
            <w:pPr>
              <w:jc w:val="center"/>
              <w:rPr>
                <w:color w:val="000000"/>
                <w:szCs w:val="24"/>
              </w:rPr>
            </w:pPr>
            <w:r w:rsidRPr="009C1EE5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9C1EE5">
              <w:rPr>
                <w:b/>
                <w:bCs/>
                <w:snapToGrid w:val="0"/>
                <w:color w:val="0000FF"/>
              </w:rPr>
              <w:t>Function</w:t>
            </w:r>
            <w:proofErr w:type="spellEnd"/>
            <w:r w:rsidRPr="009C1EE5">
              <w:rPr>
                <w:b/>
                <w:bCs/>
                <w:snapToGrid w:val="0"/>
                <w:color w:val="0000FF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06533A" w14:textId="77777777" w:rsidR="009B2D05" w:rsidRPr="00311285" w:rsidRDefault="009B2D05" w:rsidP="009B2D05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B3BE33" w14:textId="7203EA89" w:rsidR="009B2D05" w:rsidRDefault="009B2D05" w:rsidP="009B2D05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2</w:t>
            </w:r>
          </w:p>
        </w:tc>
      </w:tr>
      <w:tr w:rsidR="008F1756" w14:paraId="5EF0C51D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F8C2" w14:textId="77777777" w:rsidR="008F1756" w:rsidRDefault="008F1756" w:rsidP="008F1756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F076" w14:textId="2F6BF3E1" w:rsidR="008F1756" w:rsidRDefault="008F1756" w:rsidP="008F1756">
            <w:pPr>
              <w:rPr>
                <w:b/>
                <w:bCs/>
                <w:color w:val="000000"/>
                <w:szCs w:val="24"/>
              </w:rPr>
            </w:pPr>
            <w:r w:rsidRPr="000F13BC">
              <w:rPr>
                <w:b/>
                <w:bCs/>
                <w:color w:val="000000"/>
                <w:szCs w:val="24"/>
              </w:rPr>
              <w:t>Código de função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AB5F" w14:textId="744FC533" w:rsidR="008F1756" w:rsidRDefault="008F1756" w:rsidP="008F175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2071" w14:textId="1DB93525" w:rsidR="008F1756" w:rsidRDefault="008F1756" w:rsidP="008F175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9374" w14:textId="018AE4B4" w:rsidR="008F1756" w:rsidRDefault="008F1756" w:rsidP="008F175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8F1756">
              <w:rPr>
                <w:b/>
                <w:bCs/>
                <w:snapToGrid w:val="0"/>
                <w:szCs w:val="24"/>
              </w:rPr>
              <w:t>functionCode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7B1E" w14:textId="5E50A9EF" w:rsidR="008F1756" w:rsidRPr="00297AF5" w:rsidRDefault="008F1756" w:rsidP="005B7402">
            <w:pPr>
              <w:rPr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0DA7" w14:textId="7F17EE37" w:rsidR="008F1756" w:rsidRDefault="008F1756" w:rsidP="008F175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F1756" w14:paraId="3B87727A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0852" w14:textId="77777777" w:rsidR="008F1756" w:rsidRDefault="008F1756" w:rsidP="008F1756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E56A" w14:textId="5B77D91A" w:rsidR="008F1756" w:rsidRDefault="008F1756" w:rsidP="008F1756">
            <w:pPr>
              <w:rPr>
                <w:b/>
                <w:bCs/>
                <w:color w:val="000000"/>
                <w:szCs w:val="24"/>
              </w:rPr>
            </w:pPr>
            <w:r w:rsidRPr="000F13BC">
              <w:rPr>
                <w:b/>
                <w:bCs/>
                <w:color w:val="000000"/>
                <w:szCs w:val="24"/>
              </w:rPr>
              <w:t>Data da proposta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F31E" w14:textId="037A8009" w:rsidR="008F1756" w:rsidRDefault="008F1756" w:rsidP="008743E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AE0E" w14:textId="68D55E0B" w:rsidR="008F1756" w:rsidRDefault="008F1756" w:rsidP="008743E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EEA1" w14:textId="6BF9EFBA" w:rsidR="008F1756" w:rsidRDefault="008F1756" w:rsidP="008F175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8F1756">
              <w:rPr>
                <w:b/>
                <w:bCs/>
                <w:snapToGrid w:val="0"/>
                <w:szCs w:val="24"/>
              </w:rPr>
              <w:t>proposalDate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8263" w14:textId="408F2A99" w:rsidR="008F1756" w:rsidRPr="00297AF5" w:rsidRDefault="008F1756" w:rsidP="00297AF5">
            <w:pPr>
              <w:rPr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D904" w14:textId="0FA502F3" w:rsidR="008F1756" w:rsidRDefault="008F1756" w:rsidP="008F175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F1756" w14:paraId="0A508139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D84D" w14:textId="77777777" w:rsidR="008F1756" w:rsidRDefault="008F1756" w:rsidP="008F1756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F8CF" w14:textId="1FD09689" w:rsidR="008F1756" w:rsidRDefault="008F1756" w:rsidP="008F1756">
            <w:pPr>
              <w:rPr>
                <w:b/>
                <w:bCs/>
                <w:color w:val="000000"/>
                <w:szCs w:val="24"/>
              </w:rPr>
            </w:pPr>
            <w:r w:rsidRPr="000F13BC">
              <w:rPr>
                <w:b/>
                <w:bCs/>
                <w:color w:val="000000"/>
                <w:szCs w:val="24"/>
              </w:rPr>
              <w:t>Justificação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FA55" w14:textId="2649BF44" w:rsidR="008F1756" w:rsidRDefault="008F1756" w:rsidP="008743E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869E" w14:textId="4318A51A" w:rsidR="008F1756" w:rsidRDefault="008F1756" w:rsidP="008743E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an..2000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18E9" w14:textId="76F6CCCF" w:rsidR="008F1756" w:rsidRDefault="008F1756" w:rsidP="008F175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8F1756">
              <w:rPr>
                <w:b/>
                <w:bCs/>
                <w:snapToGrid w:val="0"/>
                <w:szCs w:val="24"/>
              </w:rPr>
              <w:t>justification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A7B7" w14:textId="26A8E00E" w:rsidR="008F1756" w:rsidRPr="00297AF5" w:rsidRDefault="008F1756" w:rsidP="00297AF5">
            <w:pPr>
              <w:rPr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081A" w14:textId="7B06BAB4" w:rsidR="008F1756" w:rsidRDefault="008F1756" w:rsidP="008F175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F02D0F" w14:paraId="1EB0B2C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7FDFEDF" w14:textId="77777777" w:rsidR="00F02D0F" w:rsidRPr="008743EE" w:rsidRDefault="00F02D0F" w:rsidP="00F02D0F">
            <w:pPr>
              <w:jc w:val="center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6276982" w14:textId="63315FA4" w:rsidR="00F02D0F" w:rsidRPr="008743EE" w:rsidRDefault="00F02D0F" w:rsidP="00F02D0F">
            <w:pPr>
              <w:rPr>
                <w:b/>
                <w:bCs/>
                <w:snapToGrid w:val="0"/>
                <w:color w:val="0000FF"/>
              </w:rPr>
            </w:pPr>
            <w:r w:rsidRPr="008743EE">
              <w:rPr>
                <w:b/>
                <w:bCs/>
                <w:snapToGrid w:val="0"/>
                <w:color w:val="0000FF"/>
              </w:rPr>
              <w:t>Audição Prévia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07786B" w14:textId="134F5FA4" w:rsidR="00F02D0F" w:rsidRPr="008743EE" w:rsidRDefault="00545CA4" w:rsidP="00F02D0F">
            <w:pPr>
              <w:jc w:val="center"/>
              <w:rPr>
                <w:b/>
                <w:bCs/>
                <w:snapToGrid w:val="0"/>
                <w:color w:val="0000FF"/>
              </w:rPr>
            </w:pPr>
            <w:r w:rsidRPr="008743EE">
              <w:rPr>
                <w:b/>
                <w:bCs/>
                <w:snapToGrid w:val="0"/>
                <w:color w:val="0000FF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A372B1" w14:textId="163ED2A7" w:rsidR="00F02D0F" w:rsidRPr="008743EE" w:rsidRDefault="008743EE" w:rsidP="00F02D0F">
            <w:pPr>
              <w:jc w:val="center"/>
              <w:rPr>
                <w:b/>
                <w:bCs/>
                <w:snapToGrid w:val="0"/>
                <w:color w:val="0000FF"/>
              </w:rPr>
            </w:pPr>
            <w:r w:rsidRPr="008743EE">
              <w:rPr>
                <w:b/>
                <w:bCs/>
                <w:snapToGrid w:val="0"/>
                <w:color w:val="0000FF"/>
              </w:rPr>
              <w:t>1x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773D7A0" w14:textId="5B720EBE" w:rsidR="00F02D0F" w:rsidRPr="008743EE" w:rsidRDefault="00A40EBE" w:rsidP="00F02D0F">
            <w:pPr>
              <w:jc w:val="center"/>
              <w:rPr>
                <w:b/>
                <w:bCs/>
                <w:snapToGrid w:val="0"/>
                <w:color w:val="0000FF"/>
              </w:rPr>
            </w:pPr>
            <w:r w:rsidRPr="008743EE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="00F02D0F" w:rsidRPr="008743EE">
              <w:rPr>
                <w:b/>
                <w:bCs/>
                <w:snapToGrid w:val="0"/>
                <w:color w:val="0000FF"/>
              </w:rPr>
              <w:t>RightToBeHeard</w:t>
            </w:r>
            <w:proofErr w:type="spellEnd"/>
            <w:r w:rsidRPr="008743EE">
              <w:rPr>
                <w:b/>
                <w:bCs/>
                <w:snapToGrid w:val="0"/>
                <w:color w:val="0000FF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240179" w14:textId="77777777" w:rsidR="00F02D0F" w:rsidRPr="008743EE" w:rsidRDefault="00F02D0F" w:rsidP="00F02D0F">
            <w:pPr>
              <w:rPr>
                <w:b/>
                <w:bCs/>
                <w:snapToGrid w:val="0"/>
                <w:color w:val="0000FF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A594B76" w14:textId="51E4F9E5" w:rsidR="00F02D0F" w:rsidRPr="008743EE" w:rsidRDefault="00F02D0F" w:rsidP="00F02D0F">
            <w:pPr>
              <w:rPr>
                <w:b/>
                <w:bCs/>
                <w:snapToGrid w:val="0"/>
                <w:color w:val="0000FF"/>
              </w:rPr>
            </w:pPr>
            <w:r w:rsidRPr="008743EE">
              <w:rPr>
                <w:b/>
                <w:bCs/>
                <w:snapToGrid w:val="0"/>
                <w:color w:val="0000FF"/>
              </w:rPr>
              <w:t>2</w:t>
            </w:r>
          </w:p>
        </w:tc>
      </w:tr>
      <w:tr w:rsidR="00717B38" w14:paraId="25DB07D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9475" w14:textId="77777777" w:rsidR="00717B38" w:rsidRDefault="00717B38" w:rsidP="00717B38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07C5" w14:textId="782EF788" w:rsidR="00717B38" w:rsidRPr="000F13BC" w:rsidRDefault="00717B38" w:rsidP="00717B38">
            <w:pPr>
              <w:rPr>
                <w:b/>
                <w:bCs/>
                <w:color w:val="000000"/>
                <w:szCs w:val="24"/>
              </w:rPr>
            </w:pPr>
            <w:r w:rsidRPr="00C21FC6">
              <w:rPr>
                <w:b/>
                <w:bCs/>
                <w:color w:val="000000"/>
                <w:szCs w:val="24"/>
              </w:rPr>
              <w:t>Justificação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0468" w14:textId="0B84B6DA" w:rsidR="00717B38" w:rsidRDefault="00717B38" w:rsidP="00717B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DC93" w14:textId="7D6783F0" w:rsidR="00717B38" w:rsidRDefault="00717B38" w:rsidP="00717B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an..2000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E897" w14:textId="45A5A60A" w:rsidR="00717B38" w:rsidRPr="00C21FC6" w:rsidRDefault="00717B38" w:rsidP="00717B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C21FC6">
              <w:rPr>
                <w:b/>
                <w:bCs/>
                <w:snapToGrid w:val="0"/>
                <w:szCs w:val="24"/>
              </w:rPr>
              <w:t>justification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C5FD" w14:textId="77777777" w:rsidR="00717B38" w:rsidRPr="00297AF5" w:rsidRDefault="00717B38" w:rsidP="00717B38">
            <w:pPr>
              <w:rPr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72A6" w14:textId="37D1DD8F" w:rsidR="00717B38" w:rsidRDefault="00717B38" w:rsidP="00717B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717B38" w14:paraId="6319D55A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C4CC" w14:textId="77777777" w:rsidR="00717B38" w:rsidRDefault="00717B38" w:rsidP="00717B38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9F1F" w14:textId="3CDB1E42" w:rsidR="00717B38" w:rsidRPr="000F13BC" w:rsidRDefault="00717B38" w:rsidP="00717B38">
            <w:pPr>
              <w:rPr>
                <w:b/>
                <w:bCs/>
                <w:color w:val="000000"/>
                <w:szCs w:val="24"/>
              </w:rPr>
            </w:pPr>
            <w:r w:rsidRPr="00C21FC6">
              <w:rPr>
                <w:b/>
                <w:bCs/>
                <w:color w:val="000000"/>
                <w:szCs w:val="24"/>
              </w:rPr>
              <w:t>Observações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6060" w14:textId="0A007EA5" w:rsidR="00717B38" w:rsidRDefault="00717B38" w:rsidP="00717B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FCDE" w14:textId="500734C4" w:rsidR="00717B38" w:rsidRDefault="00717B38" w:rsidP="00717B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an..2000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11F" w14:textId="05EDEEAC" w:rsidR="00717B38" w:rsidRPr="00C21FC6" w:rsidRDefault="00717B38" w:rsidP="00717B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&lt;remarques&gt;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6806" w14:textId="77777777" w:rsidR="00717B38" w:rsidRPr="00297AF5" w:rsidRDefault="00717B38" w:rsidP="00717B38">
            <w:pPr>
              <w:rPr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9D00" w14:textId="63DB4AFC" w:rsidR="00717B38" w:rsidRDefault="00717B38" w:rsidP="00717B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F13BC" w14:paraId="43E5D135" w14:textId="77777777" w:rsidTr="000768D2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A6C08A" w14:textId="77777777" w:rsidR="000F13BC" w:rsidRDefault="000F13BC" w:rsidP="000F13BC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3539E2" w14:textId="77777777" w:rsidR="000F13BC" w:rsidRPr="008743EE" w:rsidRDefault="000F13BC" w:rsidP="000F13BC">
            <w:pPr>
              <w:rPr>
                <w:b/>
                <w:bCs/>
              </w:rPr>
            </w:pPr>
            <w:r w:rsidRPr="008743EE">
              <w:rPr>
                <w:b/>
                <w:bCs/>
                <w:snapToGrid w:val="0"/>
                <w:color w:val="0000FF"/>
              </w:rPr>
              <w:t>Resultado do controlo da declaração</w:t>
            </w:r>
            <w:r w:rsidRPr="008743EE">
              <w:rPr>
                <w:b/>
                <w:bCs/>
              </w:rP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FA8571" w14:textId="77777777" w:rsidR="000F13BC" w:rsidRPr="008743EE" w:rsidRDefault="000F13BC" w:rsidP="000F13BC">
            <w:pPr>
              <w:jc w:val="center"/>
              <w:rPr>
                <w:b/>
                <w:bCs/>
              </w:rPr>
            </w:pPr>
            <w:r w:rsidRPr="008743EE">
              <w:rPr>
                <w:b/>
                <w:bCs/>
                <w:snapToGrid w:val="0"/>
                <w:color w:val="0000FF"/>
              </w:rPr>
              <w:t>O</w:t>
            </w:r>
            <w:r w:rsidRPr="008743EE">
              <w:rPr>
                <w:b/>
                <w:bCs/>
              </w:rP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DE2115" w14:textId="77777777" w:rsidR="000F13BC" w:rsidRPr="008743EE" w:rsidRDefault="000F13BC" w:rsidP="000F13BC">
            <w:pPr>
              <w:jc w:val="center"/>
              <w:rPr>
                <w:b/>
                <w:bCs/>
              </w:rPr>
            </w:pPr>
            <w:r w:rsidRPr="008743EE">
              <w:rPr>
                <w:b/>
                <w:bCs/>
                <w:snapToGrid w:val="0"/>
                <w:color w:val="0000FF"/>
              </w:rPr>
              <w:t>1x</w:t>
            </w:r>
            <w:r w:rsidRPr="008743EE">
              <w:rPr>
                <w:b/>
                <w:bCs/>
              </w:rP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A80515" w14:textId="77777777" w:rsidR="000F13BC" w:rsidRPr="008743EE" w:rsidRDefault="000F13BC" w:rsidP="000F13BC">
            <w:pPr>
              <w:jc w:val="center"/>
              <w:rPr>
                <w:b/>
                <w:bCs/>
              </w:rPr>
            </w:pPr>
            <w:r w:rsidRPr="008743EE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8743EE">
              <w:rPr>
                <w:b/>
                <w:bCs/>
                <w:snapToGrid w:val="0"/>
                <w:color w:val="0000FF"/>
              </w:rPr>
              <w:t>ControlResult</w:t>
            </w:r>
            <w:proofErr w:type="spellEnd"/>
            <w:r w:rsidRPr="008743EE">
              <w:rPr>
                <w:b/>
                <w:bCs/>
                <w:snapToGrid w:val="0"/>
                <w:color w:val="0000FF"/>
              </w:rPr>
              <w:t>&gt;</w:t>
            </w:r>
            <w:r w:rsidRPr="008743EE">
              <w:rPr>
                <w:b/>
                <w:bCs/>
              </w:rP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D7EA64" w14:textId="77777777" w:rsidR="000F13BC" w:rsidRPr="008743EE" w:rsidRDefault="000F13BC" w:rsidP="000F13BC">
            <w:pPr>
              <w:rPr>
                <w:b/>
                <w:bCs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47F098" w14:textId="77777777" w:rsidR="000F13BC" w:rsidRPr="008743EE" w:rsidRDefault="000F13BC" w:rsidP="000F13BC">
            <w:pPr>
              <w:rPr>
                <w:b/>
                <w:bCs/>
              </w:rPr>
            </w:pPr>
            <w:r w:rsidRPr="008743EE">
              <w:rPr>
                <w:b/>
                <w:bCs/>
                <w:snapToGrid w:val="0"/>
                <w:color w:val="0000FF"/>
              </w:rPr>
              <w:t>2</w:t>
            </w:r>
            <w:r w:rsidRPr="008743EE">
              <w:rPr>
                <w:b/>
                <w:bCs/>
              </w:rPr>
              <w:t xml:space="preserve"> </w:t>
            </w:r>
          </w:p>
        </w:tc>
      </w:tr>
      <w:tr w:rsidR="000F13BC" w14:paraId="472D411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BDDC" w14:textId="77777777" w:rsidR="000F13BC" w:rsidRDefault="000F13BC" w:rsidP="000F13BC"/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B986E" w14:textId="77777777" w:rsidR="000F13BC" w:rsidRDefault="000F13BC" w:rsidP="000F13B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A94D" w14:textId="77777777" w:rsidR="000F13BC" w:rsidRDefault="000F13BC" w:rsidP="000F13B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B3D5" w14:textId="77777777" w:rsidR="000F13BC" w:rsidRDefault="000F13BC" w:rsidP="000F13B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C971" w14:textId="77777777" w:rsidR="000F13BC" w:rsidRDefault="000F13BC" w:rsidP="000F13B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1F6CC" w14:textId="77777777" w:rsidR="000F13BC" w:rsidRDefault="000F13BC" w:rsidP="000F13BC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EEF6" w14:textId="77777777" w:rsidR="000F13BC" w:rsidRDefault="000F13BC" w:rsidP="000F13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F13BC" w14:paraId="30D0A28D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D9A8" w14:textId="77777777" w:rsidR="000F13BC" w:rsidRDefault="000F13BC" w:rsidP="000F13BC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C982" w14:textId="77777777" w:rsidR="000F13BC" w:rsidRDefault="000F13BC" w:rsidP="000F13B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8B5F" w14:textId="77777777" w:rsidR="000F13BC" w:rsidRDefault="000F13BC" w:rsidP="000F13B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7AD3" w14:textId="77777777" w:rsidR="000F13BC" w:rsidRDefault="000F13BC" w:rsidP="000F13B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DD27" w14:textId="77777777" w:rsidR="000F13BC" w:rsidRDefault="000F13BC" w:rsidP="000F13B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&lt;date&gt;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D53E" w14:textId="77777777" w:rsidR="000F13BC" w:rsidRDefault="000F13BC" w:rsidP="000F13BC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8E93" w14:textId="77777777" w:rsidR="000F13BC" w:rsidRDefault="000F13BC" w:rsidP="000F13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F13BC" w14:paraId="491E967C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CC85" w14:textId="77777777" w:rsidR="000F13BC" w:rsidRDefault="000F13BC" w:rsidP="000F13BC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E73A" w14:textId="77777777" w:rsidR="000F13BC" w:rsidRDefault="000F13BC" w:rsidP="000F13B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Observações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7EE7" w14:textId="77777777" w:rsidR="000F13BC" w:rsidRDefault="000F13BC" w:rsidP="000F13B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2DCD" w14:textId="77777777" w:rsidR="000F13BC" w:rsidRDefault="000F13BC" w:rsidP="000F13B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3C8B1" w14:textId="77777777" w:rsidR="000F13BC" w:rsidRDefault="000F13BC" w:rsidP="000F13B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remarks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297B" w14:textId="77777777" w:rsidR="000F13BC" w:rsidRDefault="000F13BC" w:rsidP="000F13BC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4534" w14:textId="77777777" w:rsidR="000F13BC" w:rsidRDefault="000F13BC" w:rsidP="000F13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F13BC" w14:paraId="6C408FA1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EE89" w14:textId="77777777" w:rsidR="000F13BC" w:rsidRDefault="000F13BC" w:rsidP="000F13BC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CF4C" w14:textId="77777777" w:rsidR="000F13BC" w:rsidRDefault="000F13BC" w:rsidP="000F13B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Resultado de amostras pendente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3BB2" w14:textId="77777777" w:rsidR="000F13BC" w:rsidRDefault="000F13BC" w:rsidP="000F13B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187E" w14:textId="77777777" w:rsidR="000F13BC" w:rsidRDefault="000F13BC" w:rsidP="000F13B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8B4B" w14:textId="77777777" w:rsidR="000F13BC" w:rsidRDefault="000F13BC" w:rsidP="000F13B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pendingSamplingResults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76EA" w14:textId="77777777" w:rsidR="000F13BC" w:rsidRPr="00C47B2C" w:rsidRDefault="000F13BC" w:rsidP="000F13BC">
            <w:pPr>
              <w:rPr>
                <w:color w:val="000000"/>
                <w:szCs w:val="24"/>
              </w:rPr>
            </w:pPr>
            <w:r w:rsidRPr="00C47B2C">
              <w:rPr>
                <w:color w:val="000000"/>
                <w:szCs w:val="24"/>
              </w:rPr>
              <w:t>Este elemento é preenchido com: 0 - Não 1 - Sim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D177" w14:textId="77777777" w:rsidR="000F13BC" w:rsidRDefault="000F13BC" w:rsidP="000F13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F13BC" w14:paraId="2A61194F" w14:textId="77777777" w:rsidTr="000768D2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D305AF" w14:textId="77777777" w:rsidR="000F13BC" w:rsidRDefault="000F13BC" w:rsidP="000F13BC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8DB728" w14:textId="77777777" w:rsidR="000F13BC" w:rsidRPr="00C47B2C" w:rsidRDefault="000F13BC" w:rsidP="000F13BC">
            <w:r w:rsidRPr="1EC14092">
              <w:rPr>
                <w:b/>
                <w:bCs/>
                <w:snapToGrid w:val="0"/>
                <w:color w:val="0000FF"/>
              </w:rPr>
              <w:t>Resultado do controlo por adição</w:t>
            </w:r>
            <w:r w:rsidRPr="00C47B2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B8564B" w14:textId="77777777" w:rsidR="000F13BC" w:rsidRDefault="000F13BC" w:rsidP="000F13BC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D35023" w14:textId="77777777" w:rsidR="000F13BC" w:rsidRDefault="000F13BC" w:rsidP="000F13BC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B64733" w14:textId="77777777" w:rsidR="000F13BC" w:rsidRDefault="000F13BC" w:rsidP="000F13BC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ControlResults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D64C5D" w14:textId="77777777" w:rsidR="000F13BC" w:rsidRDefault="000F13BC" w:rsidP="000F13BC"/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3C67A5" w14:textId="77777777" w:rsidR="000F13BC" w:rsidRDefault="000F13BC" w:rsidP="000F13BC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F13BC" w14:paraId="680184A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A28B" w14:textId="77777777" w:rsidR="000F13BC" w:rsidRDefault="000F13BC" w:rsidP="000F13BC"/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AD33" w14:textId="77777777" w:rsidR="000F13BC" w:rsidRDefault="000F13BC" w:rsidP="000F13B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5D49" w14:textId="77777777" w:rsidR="000F13BC" w:rsidRDefault="000F13BC" w:rsidP="000F13B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989A" w14:textId="77777777" w:rsidR="000F13BC" w:rsidRDefault="000F13BC" w:rsidP="000F13B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390A" w14:textId="77777777" w:rsidR="000F13BC" w:rsidRDefault="000F13BC" w:rsidP="000F13B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2075" w14:textId="77777777" w:rsidR="000F13BC" w:rsidRDefault="000F13BC" w:rsidP="000F13BC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EA96" w14:textId="77777777" w:rsidR="000F13BC" w:rsidRDefault="000F13BC" w:rsidP="000F13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F13BC" w14:paraId="6831D44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3CB4" w14:textId="77777777" w:rsidR="000F13BC" w:rsidRDefault="000F13BC" w:rsidP="000F13BC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96EA" w14:textId="77777777" w:rsidR="000F13BC" w:rsidRDefault="000F13BC" w:rsidP="000F13B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adição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5A75" w14:textId="77777777" w:rsidR="000F13BC" w:rsidRDefault="000F13BC" w:rsidP="000F13B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3757" w14:textId="77777777" w:rsidR="000F13BC" w:rsidRDefault="000F13BC" w:rsidP="000F13B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3A965" w14:textId="77777777" w:rsidR="000F13BC" w:rsidRDefault="000F13BC" w:rsidP="000F13B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declarationGoodsItemNumber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668A5" w14:textId="77777777" w:rsidR="000F13BC" w:rsidRDefault="000F13BC" w:rsidP="000F13BC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83CB" w14:textId="77777777" w:rsidR="000F13BC" w:rsidRDefault="000F13BC" w:rsidP="000F13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F13BC" w14:paraId="51636B3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2685" w14:textId="77777777" w:rsidR="000F13BC" w:rsidRDefault="000F13BC" w:rsidP="000F13BC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92C9" w14:textId="77777777" w:rsidR="000F13BC" w:rsidRPr="00C47B2C" w:rsidRDefault="000F13BC" w:rsidP="000F13BC">
            <w:pPr>
              <w:rPr>
                <w:b/>
                <w:bCs/>
                <w:color w:val="000000"/>
                <w:szCs w:val="24"/>
              </w:rPr>
            </w:pPr>
            <w:r w:rsidRPr="00C47B2C">
              <w:rPr>
                <w:b/>
                <w:bCs/>
                <w:color w:val="000000"/>
                <w:szCs w:val="24"/>
              </w:rPr>
              <w:t>Código do resultado do controlo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F406" w14:textId="77777777" w:rsidR="000F13BC" w:rsidRDefault="000F13BC" w:rsidP="000F13B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5D33" w14:textId="77777777" w:rsidR="000F13BC" w:rsidRDefault="000F13BC" w:rsidP="000F13B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5143" w14:textId="77777777" w:rsidR="000F13BC" w:rsidRDefault="000F13BC" w:rsidP="000F13B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controlResultCode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A21C0" w14:textId="77777777" w:rsidR="000F13BC" w:rsidRDefault="000F13BC" w:rsidP="000F13BC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D9540" w14:textId="77777777" w:rsidR="000F13BC" w:rsidRDefault="000F13BC" w:rsidP="000F13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F13BC" w14:paraId="6062B1A1" w14:textId="77777777" w:rsidTr="000768D2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147125" w14:textId="77777777" w:rsidR="000F13BC" w:rsidRDefault="000F13BC" w:rsidP="000F13BC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458EAE" w14:textId="77777777" w:rsidR="000F13BC" w:rsidRDefault="000F13BC" w:rsidP="000F13BC">
            <w:r>
              <w:rPr>
                <w:b/>
                <w:bCs/>
                <w:snapToGrid w:val="0"/>
                <w:color w:val="0000FF"/>
              </w:rPr>
              <w:t>Resultados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7F74F8" w14:textId="77777777" w:rsidR="000F13BC" w:rsidRDefault="000F13BC" w:rsidP="000F13BC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B6F3B6" w14:textId="77777777" w:rsidR="000F13BC" w:rsidRDefault="000F13BC" w:rsidP="000F13BC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B047A4" w14:textId="77777777" w:rsidR="000F13BC" w:rsidRDefault="000F13BC" w:rsidP="000F13BC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ResultsOfControl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B90CBC" w14:textId="77777777" w:rsidR="000F13BC" w:rsidRDefault="000F13BC" w:rsidP="000F13BC"/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2A5DF0" w14:textId="77777777" w:rsidR="000F13BC" w:rsidRDefault="000F13BC" w:rsidP="000F13BC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F13BC" w14:paraId="1DC14D2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477A" w14:textId="77777777" w:rsidR="000F13BC" w:rsidRDefault="000F13BC" w:rsidP="000F13BC"/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3F2EF" w14:textId="77777777" w:rsidR="000F13BC" w:rsidRDefault="000F13BC" w:rsidP="000F13B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659C" w14:textId="77777777" w:rsidR="000F13BC" w:rsidRDefault="000F13BC" w:rsidP="000F13B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E0A6" w14:textId="77777777" w:rsidR="000F13BC" w:rsidRDefault="000F13BC" w:rsidP="000F13B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0504" w14:textId="77777777" w:rsidR="000F13BC" w:rsidRDefault="000F13BC" w:rsidP="000F13B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3395" w14:textId="77777777" w:rsidR="000F13BC" w:rsidRDefault="000F13BC" w:rsidP="000F13BC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BFC2" w14:textId="77777777" w:rsidR="000F13BC" w:rsidRDefault="000F13BC" w:rsidP="000F13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F13BC" w14:paraId="41597A8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1DD4F" w14:textId="77777777" w:rsidR="000F13BC" w:rsidRDefault="000F13BC" w:rsidP="000F13BC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40AC6" w14:textId="77777777" w:rsidR="000F13BC" w:rsidRDefault="000F13BC" w:rsidP="000F13B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controlo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170E" w14:textId="77777777" w:rsidR="000F13BC" w:rsidRDefault="000F13BC" w:rsidP="000F13B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7F14" w14:textId="77777777" w:rsidR="000F13BC" w:rsidRDefault="000F13BC" w:rsidP="000F13B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FA02" w14:textId="77777777" w:rsidR="000F13BC" w:rsidRDefault="000F13BC" w:rsidP="000F13B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controlType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DED19" w14:textId="77777777" w:rsidR="000F13BC" w:rsidRDefault="000F13BC" w:rsidP="000F13BC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D822" w14:textId="77777777" w:rsidR="000F13BC" w:rsidRDefault="000F13BC" w:rsidP="000F13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F13BC" w14:paraId="1204952C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4F48" w14:textId="77777777" w:rsidR="000F13BC" w:rsidRDefault="000F13BC" w:rsidP="000F13BC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4683" w14:textId="77777777" w:rsidR="000F13BC" w:rsidRDefault="000F13BC" w:rsidP="000F13B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controlo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E2C3" w14:textId="77777777" w:rsidR="000F13BC" w:rsidRDefault="000F13BC" w:rsidP="000F13B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1E25" w14:textId="77777777" w:rsidR="000F13BC" w:rsidRDefault="000F13BC" w:rsidP="000F13B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239F9" w14:textId="77777777" w:rsidR="000F13BC" w:rsidRDefault="000F13BC" w:rsidP="000F13B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controlDate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D8B4" w14:textId="77777777" w:rsidR="000F13BC" w:rsidRDefault="000F13BC" w:rsidP="000F13BC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43AA" w14:textId="77777777" w:rsidR="000F13BC" w:rsidRDefault="000F13BC" w:rsidP="000F13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F13BC" w14:paraId="61E16B6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663D" w14:textId="77777777" w:rsidR="000F13BC" w:rsidRDefault="000F13BC" w:rsidP="000F13BC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2745" w14:textId="77777777" w:rsidR="000F13BC" w:rsidRDefault="000F13BC" w:rsidP="000F13B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Observações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57E98" w14:textId="77777777" w:rsidR="000F13BC" w:rsidRDefault="000F13BC" w:rsidP="000F13B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893A" w14:textId="77777777" w:rsidR="000F13BC" w:rsidRDefault="000F13BC" w:rsidP="000F13B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4139" w14:textId="77777777" w:rsidR="000F13BC" w:rsidRDefault="000F13BC" w:rsidP="000F13B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remarks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08AB" w14:textId="77777777" w:rsidR="000F13BC" w:rsidRDefault="000F13BC" w:rsidP="000F13BC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3D3F" w14:textId="77777777" w:rsidR="000F13BC" w:rsidRDefault="000F13BC" w:rsidP="000F13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F13BC" w14:paraId="67DBD8D7" w14:textId="77777777" w:rsidTr="000768D2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E26699" w14:textId="77777777" w:rsidR="000F13BC" w:rsidRDefault="000F13BC" w:rsidP="000F13BC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86D20D" w14:textId="77777777" w:rsidR="000F13BC" w:rsidRDefault="000F13BC" w:rsidP="000F13BC">
            <w:r w:rsidRPr="1EC14092">
              <w:rPr>
                <w:b/>
                <w:bCs/>
                <w:snapToGrid w:val="0"/>
                <w:color w:val="0000FF"/>
              </w:rPr>
              <w:t>Detalhes do controlo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3507BB" w14:textId="77777777" w:rsidR="000F13BC" w:rsidRDefault="000F13BC" w:rsidP="000F13BC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763D98" w14:textId="77777777" w:rsidR="000F13BC" w:rsidRDefault="000F13BC" w:rsidP="000F13BC">
            <w:pPr>
              <w:jc w:val="center"/>
            </w:pPr>
            <w:r>
              <w:rPr>
                <w:snapToGrid w:val="0"/>
                <w:color w:val="0000FF"/>
              </w:rPr>
              <w:t>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25AD97" w14:textId="77777777" w:rsidR="000F13BC" w:rsidRDefault="000F13BC" w:rsidP="000F13BC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ControlDetails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812443" w14:textId="77777777" w:rsidR="000F13BC" w:rsidRDefault="000F13BC" w:rsidP="000F13BC"/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591734" w14:textId="77777777" w:rsidR="000F13BC" w:rsidRDefault="000F13BC" w:rsidP="000F13BC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F13BC" w14:paraId="18A605D9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9DB9" w14:textId="77777777" w:rsidR="000F13BC" w:rsidRDefault="000F13BC" w:rsidP="000F13BC"/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B872" w14:textId="77777777" w:rsidR="000F13BC" w:rsidRDefault="000F13BC" w:rsidP="000F13B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B92B" w14:textId="77777777" w:rsidR="000F13BC" w:rsidRDefault="000F13BC" w:rsidP="000F13B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57299" w14:textId="77777777" w:rsidR="000F13BC" w:rsidRDefault="000F13BC" w:rsidP="000F13B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3876" w14:textId="77777777" w:rsidR="000F13BC" w:rsidRDefault="000F13BC" w:rsidP="000F13B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01BF" w14:textId="77777777" w:rsidR="000F13BC" w:rsidRDefault="000F13BC" w:rsidP="000F13BC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F864" w14:textId="77777777" w:rsidR="000F13BC" w:rsidRDefault="000F13BC" w:rsidP="000F13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F13BC" w14:paraId="4F082A81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1080" w14:textId="77777777" w:rsidR="000F13BC" w:rsidRDefault="000F13BC" w:rsidP="000F13BC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E0F4" w14:textId="77777777" w:rsidR="000F13BC" w:rsidRDefault="000F13BC" w:rsidP="000F13B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discrepância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E468" w14:textId="77777777" w:rsidR="000F13BC" w:rsidRDefault="000F13BC" w:rsidP="000F13B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5359D" w14:textId="77777777" w:rsidR="000F13BC" w:rsidRDefault="000F13BC" w:rsidP="000F13B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749E" w14:textId="77777777" w:rsidR="000F13BC" w:rsidRDefault="000F13BC" w:rsidP="000F13B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typeOfDiscrepancies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AE2A" w14:textId="77777777" w:rsidR="000F13BC" w:rsidRDefault="000F13BC" w:rsidP="000F13BC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2FCA" w14:textId="77777777" w:rsidR="000F13BC" w:rsidRDefault="000F13BC" w:rsidP="000F13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F13BC" w14:paraId="1F751969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73B4" w14:textId="77777777" w:rsidR="000F13BC" w:rsidRDefault="000F13BC" w:rsidP="000F13BC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75E4" w14:textId="77777777" w:rsidR="000F13BC" w:rsidRDefault="000F13BC" w:rsidP="000F13B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Apontador do atributo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979D5" w14:textId="77777777" w:rsidR="000F13BC" w:rsidRDefault="000F13BC" w:rsidP="000F13B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973B" w14:textId="77777777" w:rsidR="000F13BC" w:rsidRDefault="000F13BC" w:rsidP="000F13B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646A" w14:textId="77777777" w:rsidR="000F13BC" w:rsidRDefault="000F13BC" w:rsidP="000F13B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attributePointer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1EFE9" w14:textId="77777777" w:rsidR="000F13BC" w:rsidRDefault="000F13BC" w:rsidP="000F13BC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66FE" w14:textId="77777777" w:rsidR="000F13BC" w:rsidRDefault="000F13BC" w:rsidP="000F13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F13BC" w14:paraId="574C780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9CBF" w14:textId="77777777" w:rsidR="000F13BC" w:rsidRDefault="000F13BC" w:rsidP="000F13BC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2FCA" w14:textId="77777777" w:rsidR="000F13BC" w:rsidRDefault="000F13BC" w:rsidP="000F13B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Valor correto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4181" w14:textId="77777777" w:rsidR="000F13BC" w:rsidRDefault="000F13BC" w:rsidP="000F13B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EC13" w14:textId="77777777" w:rsidR="000F13BC" w:rsidRDefault="000F13BC" w:rsidP="000F13B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5231" w14:textId="77777777" w:rsidR="000F13BC" w:rsidRDefault="000F13BC" w:rsidP="000F13B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correctedValue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11F8" w14:textId="77777777" w:rsidR="000F13BC" w:rsidRDefault="000F13BC" w:rsidP="000F13BC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2DB6" w14:textId="77777777" w:rsidR="000F13BC" w:rsidRDefault="000F13BC" w:rsidP="000F13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F13BC" w14:paraId="4B909CB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A23B" w14:textId="77777777" w:rsidR="000F13BC" w:rsidRDefault="000F13BC" w:rsidP="000F13BC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6F8D" w14:textId="77777777" w:rsidR="000F13BC" w:rsidRDefault="000F13BC" w:rsidP="000F13B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Observações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3DF4" w14:textId="77777777" w:rsidR="000F13BC" w:rsidRDefault="000F13BC" w:rsidP="000F13B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8949" w14:textId="77777777" w:rsidR="000F13BC" w:rsidRDefault="000F13BC" w:rsidP="000F13B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B8F1" w14:textId="77777777" w:rsidR="000F13BC" w:rsidRDefault="000F13BC" w:rsidP="000F13B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remarks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E678" w14:textId="77777777" w:rsidR="000F13BC" w:rsidRDefault="000F13BC" w:rsidP="000F13BC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592B" w14:textId="77777777" w:rsidR="000F13BC" w:rsidRDefault="000F13BC" w:rsidP="000F13B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377D" w14:paraId="4AEA366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9BBC26" w14:textId="77777777" w:rsidR="000D377D" w:rsidRDefault="000D377D" w:rsidP="000F13BC">
            <w:pPr>
              <w:rPr>
                <w:color w:val="00000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8DBFE5" w14:textId="275BED85" w:rsidR="000D377D" w:rsidRPr="00EB50EA" w:rsidRDefault="00794F0E" w:rsidP="000F13BC">
            <w:pPr>
              <w:rPr>
                <w:b/>
                <w:bCs/>
                <w:snapToGrid w:val="0"/>
                <w:color w:val="0000FF"/>
              </w:rPr>
            </w:pPr>
            <w:r w:rsidRPr="00EB50EA">
              <w:rPr>
                <w:b/>
                <w:bCs/>
                <w:snapToGrid w:val="0"/>
                <w:color w:val="0000FF"/>
              </w:rPr>
              <w:t>Proposta de correção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7076F9D" w14:textId="6DBE8931" w:rsidR="000D377D" w:rsidRPr="00EB50EA" w:rsidRDefault="000E5E12" w:rsidP="000F13BC">
            <w:pPr>
              <w:jc w:val="center"/>
              <w:rPr>
                <w:b/>
                <w:bCs/>
                <w:snapToGrid w:val="0"/>
                <w:color w:val="0000FF"/>
              </w:rPr>
            </w:pPr>
            <w:r w:rsidRPr="00EB50EA">
              <w:rPr>
                <w:b/>
                <w:bCs/>
                <w:snapToGrid w:val="0"/>
                <w:color w:val="0000FF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518F15" w14:textId="1353DAFC" w:rsidR="000D377D" w:rsidRPr="00EB50EA" w:rsidRDefault="000E5E12" w:rsidP="000F13BC">
            <w:pPr>
              <w:jc w:val="center"/>
              <w:rPr>
                <w:b/>
                <w:bCs/>
                <w:snapToGrid w:val="0"/>
                <w:color w:val="0000FF"/>
              </w:rPr>
            </w:pPr>
            <w:r w:rsidRPr="00EB50EA">
              <w:rPr>
                <w:b/>
                <w:bCs/>
                <w:snapToGrid w:val="0"/>
                <w:color w:val="0000FF"/>
              </w:rPr>
              <w:t>1x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EB098C" w14:textId="75F33C74" w:rsidR="000D377D" w:rsidRPr="00EB50EA" w:rsidRDefault="00EB50EA" w:rsidP="000F13BC">
            <w:pPr>
              <w:jc w:val="center"/>
              <w:rPr>
                <w:b/>
                <w:bCs/>
                <w:snapToGrid w:val="0"/>
                <w:color w:val="0000FF"/>
              </w:rPr>
            </w:pPr>
            <w:r w:rsidRPr="00EB50E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EB50EA">
              <w:rPr>
                <w:b/>
                <w:bCs/>
                <w:snapToGrid w:val="0"/>
                <w:color w:val="0000FF"/>
              </w:rPr>
              <w:t>AmendementProposal</w:t>
            </w:r>
            <w:proofErr w:type="spellEnd"/>
            <w:r w:rsidRPr="00EB50EA">
              <w:rPr>
                <w:b/>
                <w:bCs/>
                <w:snapToGrid w:val="0"/>
                <w:color w:val="0000FF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DA0F6F" w14:textId="77777777" w:rsidR="000D377D" w:rsidRPr="00EB50EA" w:rsidRDefault="000D377D" w:rsidP="000F13BC">
            <w:pPr>
              <w:rPr>
                <w:b/>
                <w:bCs/>
                <w:snapToGrid w:val="0"/>
                <w:color w:val="0000FF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8EEB6C" w14:textId="6796AA17" w:rsidR="000D377D" w:rsidRPr="00EB50EA" w:rsidRDefault="000E5E12" w:rsidP="000F13BC">
            <w:pPr>
              <w:keepNext/>
              <w:rPr>
                <w:b/>
                <w:bCs/>
                <w:snapToGrid w:val="0"/>
                <w:color w:val="0000FF"/>
              </w:rPr>
            </w:pPr>
            <w:r w:rsidRPr="00EB50EA">
              <w:rPr>
                <w:b/>
                <w:bCs/>
                <w:snapToGrid w:val="0"/>
                <w:color w:val="0000FF"/>
              </w:rPr>
              <w:t>2</w:t>
            </w:r>
          </w:p>
        </w:tc>
      </w:tr>
      <w:tr w:rsidR="000D0383" w14:paraId="5E95127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9811" w14:textId="17F1EF6B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11 01 000 000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98EC" w14:textId="377A9857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declaração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59EC" w14:textId="75330B7B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7172" w14:textId="424C71A2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23E5" w14:textId="09B028C0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CDF3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C13D" w14:textId="4617F982" w:rsidR="000D0383" w:rsidRDefault="000D0383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D0383" w14:paraId="42D015C9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04B9" w14:textId="43E08F5E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11 02 000 000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1908" w14:textId="18E8F0B4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declaração adicional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09FE" w14:textId="3B66DDEA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370F" w14:textId="745C4082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EF7F" w14:textId="1223A7A7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additionalDeclarationType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CC0E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1BA9" w14:textId="7CE35ED9" w:rsidR="000D0383" w:rsidRDefault="000D0383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D0383" w14:paraId="75E927B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6C14" w14:textId="0CA6A760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12 12 000 000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1939" w14:textId="706FD162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Autorização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975F" w14:textId="0CC08FB2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CE22" w14:textId="52555324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D827" w14:textId="2E635DC0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Authorisation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15ED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030E" w14:textId="5CEB2DA8" w:rsidR="000D0383" w:rsidRDefault="009D6EDD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3</w:t>
            </w:r>
            <w:r w:rsidR="000D0383">
              <w:t xml:space="preserve"> </w:t>
            </w:r>
          </w:p>
        </w:tc>
      </w:tr>
      <w:tr w:rsidR="000D0383" w14:paraId="4CFF002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28E5" w14:textId="77777777" w:rsidR="000D0383" w:rsidRDefault="000D0383" w:rsidP="000D0383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99C9" w14:textId="6DB549B4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572A" w14:textId="5ED97C6B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A100" w14:textId="588702CA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7D6A" w14:textId="4E82EB21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4950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5B00" w14:textId="23DDD0DD" w:rsidR="000D0383" w:rsidRDefault="00B949D8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D0383" w14:paraId="59D951BA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2348" w14:textId="01212105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12 12 002 000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566D" w14:textId="6EFC6520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6233" w14:textId="63C07230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06C3" w14:textId="68E980AA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1E36" w14:textId="60F9E2CE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E060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85CA" w14:textId="66A9D71A" w:rsidR="000D0383" w:rsidRDefault="00B949D8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D0383" w14:paraId="7B268199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A2E5" w14:textId="0F46D221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12 12 001 000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E3D6" w14:textId="2AF80618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6EDF" w14:textId="080E92DA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2A97" w14:textId="3224574A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CAEE" w14:textId="37357E29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F1C4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B5DC" w14:textId="403E8ADE" w:rsidR="000D0383" w:rsidRDefault="00B949D8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D0383" w14:paraId="76D5248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D3F6" w14:textId="69E73611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12 12 080 000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469A" w14:textId="66122116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Titular da autorização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71AA" w14:textId="608C2CF2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59ED" w14:textId="7CA52597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CAC3" w14:textId="669FFE59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holderOfTheAuthorisation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89CF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A47E" w14:textId="014149DA" w:rsidR="000D0383" w:rsidRDefault="00B949D8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D0383" w14:paraId="32BA647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FCF8" w14:textId="33AC7502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17 09 000 000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7F60" w14:textId="7A119069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Estância aduaneira de apresentação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5213" w14:textId="0EDDFF50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98B1" w14:textId="75985A94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8675" w14:textId="70D7DAA5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CustomsOfficePresentation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0D46" w14:textId="23EBE7F3" w:rsidR="000D0383" w:rsidRPr="0006344C" w:rsidRDefault="000D0383" w:rsidP="000D0383">
            <w:pPr>
              <w:rPr>
                <w:color w:val="000000"/>
                <w:szCs w:val="24"/>
              </w:rPr>
            </w:pPr>
            <w:r w:rsidRPr="0006344C">
              <w:rPr>
                <w:snapToGrid w:val="0"/>
                <w:color w:val="0000FF"/>
              </w:rPr>
              <w:t>Este elemento de dado só p</w:t>
            </w:r>
            <w:r>
              <w:rPr>
                <w:snapToGrid w:val="0"/>
                <w:color w:val="0000FF"/>
              </w:rPr>
              <w:t>o</w:t>
            </w:r>
            <w:r w:rsidRPr="0006344C">
              <w:rPr>
                <w:snapToGrid w:val="0"/>
                <w:color w:val="0000FF"/>
              </w:rPr>
              <w:t>de ser utilizado no âmbito do Desalfandegamento Centralizado.</w:t>
            </w:r>
            <w:r w:rsidRPr="0006344C">
              <w:t xml:space="preserve"> 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F6F2" w14:textId="3FB68D23" w:rsidR="000D0383" w:rsidRDefault="00B949D8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3</w:t>
            </w:r>
          </w:p>
        </w:tc>
      </w:tr>
      <w:tr w:rsidR="000D0383" w14:paraId="670F6CD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0ED5" w14:textId="55D09E72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17 09 001 000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004E" w14:textId="3F5B69C9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A527" w14:textId="30F60CDA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8376" w14:textId="6A57CFF3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2BD8" w14:textId="45D1856D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DF8D" w14:textId="77777777" w:rsidR="000D0383" w:rsidRPr="0006344C" w:rsidRDefault="000D0383" w:rsidP="000D0383">
            <w:pPr>
              <w:rPr>
                <w:snapToGrid w:val="0"/>
                <w:color w:val="0000FF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F526" w14:textId="3CCF5132" w:rsidR="000D0383" w:rsidRDefault="00B949D8" w:rsidP="000D0383">
            <w:pPr>
              <w:keepNext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4</w:t>
            </w:r>
          </w:p>
        </w:tc>
      </w:tr>
      <w:tr w:rsidR="000D0383" w14:paraId="6425E59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5948" w14:textId="1CE6D8E9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13 04 000 000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F759" w14:textId="5F1C1572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Importador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E328" w14:textId="536F9619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367F" w14:textId="7ADE1532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6C1E" w14:textId="34E01062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Importer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ADC3" w14:textId="77777777" w:rsidR="000D0383" w:rsidRPr="0006344C" w:rsidRDefault="000D0383" w:rsidP="000D0383">
            <w:pPr>
              <w:rPr>
                <w:snapToGrid w:val="0"/>
                <w:color w:val="0000FF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FD36" w14:textId="14B5FA5F" w:rsidR="000D0383" w:rsidRPr="00826632" w:rsidRDefault="00826632" w:rsidP="000D0383">
            <w:pPr>
              <w:keepNext/>
              <w:rPr>
                <w:snapToGrid w:val="0"/>
                <w:color w:val="0000FF"/>
              </w:rPr>
            </w:pPr>
            <w:r w:rsidRPr="00826632">
              <w:rPr>
                <w:snapToGrid w:val="0"/>
                <w:color w:val="0000FF"/>
              </w:rPr>
              <w:t>3</w:t>
            </w:r>
            <w:r w:rsidR="000D0383" w:rsidRPr="00826632">
              <w:rPr>
                <w:snapToGrid w:val="0"/>
                <w:color w:val="0000FF"/>
              </w:rPr>
              <w:t xml:space="preserve"> </w:t>
            </w:r>
          </w:p>
        </w:tc>
      </w:tr>
      <w:tr w:rsidR="000D0383" w14:paraId="1651E86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9C4A" w14:textId="5F4D5204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13 04 016 000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A5A4" w14:textId="34504FCD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47A4" w14:textId="081237FA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27DB" w14:textId="3DFA36C1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EF20" w14:textId="43136826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6E21" w14:textId="5A8F5212" w:rsidR="000D0383" w:rsidRPr="0006344C" w:rsidRDefault="000D0383" w:rsidP="000D0383">
            <w:pPr>
              <w:rPr>
                <w:snapToGrid w:val="0"/>
                <w:color w:val="0000FF"/>
              </w:rPr>
            </w:pPr>
            <w:r w:rsidRPr="0006344C">
              <w:rPr>
                <w:color w:val="000000"/>
                <w:szCs w:val="24"/>
              </w:rPr>
              <w:t xml:space="preserve">Não preencher se o nº de identificação do importador estiver preenchido com um número EORI ou um número de identificação </w:t>
            </w:r>
            <w:r w:rsidRPr="0006344C">
              <w:rPr>
                <w:color w:val="000000"/>
                <w:szCs w:val="24"/>
              </w:rPr>
              <w:lastRenderedPageBreak/>
              <w:t>único do país terceiro reconhecido pela União.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90BF" w14:textId="024BBEBF" w:rsidR="000D0383" w:rsidRDefault="00826632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lastRenderedPageBreak/>
              <w:t>4</w:t>
            </w:r>
          </w:p>
        </w:tc>
      </w:tr>
      <w:tr w:rsidR="000D0383" w14:paraId="412126D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5D47" w14:textId="2FDB36FC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13 04 017 000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2870" w14:textId="07D91C38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1AA4" w14:textId="2F1C4C70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EA21" w14:textId="6BAD3216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EB0E" w14:textId="6E67682E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1D40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FDB0" w14:textId="3E7FF6BD" w:rsidR="000D0383" w:rsidRDefault="006F6591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D0383" w14:paraId="5D30F81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5164" w14:textId="3AA9A654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13 04 018 000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5959" w14:textId="195EAB8D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7417" w14:textId="5FE7FB31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5825" w14:textId="619C5EC4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495A" w14:textId="46EC687C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C73B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EB7D" w14:textId="31B4D5D8" w:rsidR="000D0383" w:rsidRDefault="006F6591" w:rsidP="000D0383">
            <w:pPr>
              <w:keepNext/>
              <w:rPr>
                <w:color w:val="000000"/>
                <w:szCs w:val="24"/>
              </w:rPr>
            </w:pPr>
            <w:r>
              <w:t>4</w:t>
            </w:r>
            <w:r w:rsidR="000D0383">
              <w:t xml:space="preserve"> </w:t>
            </w:r>
          </w:p>
        </w:tc>
      </w:tr>
      <w:tr w:rsidR="000D0383" w14:paraId="21F99AB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EC02" w14:textId="7FB0773A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13 04 018 019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F333" w14:textId="2FDAE0BC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C9A4" w14:textId="7AEC5F17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5173" w14:textId="5908EA8B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7D73" w14:textId="461AB3A2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61FE" w14:textId="096A1F3A" w:rsidR="000D0383" w:rsidRPr="0006344C" w:rsidRDefault="000D0383" w:rsidP="000D0383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Não preencher se o nº de identificação do importador estiver preenchido com um número EORI ou um número de identificação único do país terceiro reconhecido pela União.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3679" w14:textId="1C1BE3CA" w:rsidR="000D0383" w:rsidRDefault="006F6591" w:rsidP="000D0383">
            <w:pPr>
              <w:keepNext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5</w:t>
            </w:r>
          </w:p>
        </w:tc>
      </w:tr>
      <w:tr w:rsidR="000D0383" w14:paraId="38EB069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B7A2" w14:textId="2B6793C3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13 04 018 020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79C0" w14:textId="3F9C6453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818F" w14:textId="6DC19EBD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1760" w14:textId="37F3A9A7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A234" w14:textId="19C04236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870C" w14:textId="7FB8E396" w:rsidR="000D0383" w:rsidRPr="0006344C" w:rsidRDefault="000D0383" w:rsidP="000D0383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Não preencher se o nº de identificação do importador estiver preenchido com um número EORI ou um número de identificação único do país terceiro reconhecido pela União.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AF40" w14:textId="18EDAB99" w:rsidR="000D0383" w:rsidRDefault="006F6591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1B62AC2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6AF8" w14:textId="33731129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13 04 018 021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7634" w14:textId="60662630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4EA7" w14:textId="49D3E68A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4B7C" w14:textId="61401393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C6B0" w14:textId="723BC744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2454" w14:textId="7A5865E0" w:rsidR="000D0383" w:rsidRPr="0006344C" w:rsidRDefault="000D0383" w:rsidP="000D0383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Não preencher se o nº de identificação do importador estiver preenchido com um número EORI ou um número de identificação único do país terceiro reconhecido pela União.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94EA" w14:textId="2119631B" w:rsidR="000D0383" w:rsidRDefault="006F6591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73B92B6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2B47" w14:textId="21C24105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13 04 018 022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125E" w14:textId="34451E61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8D3E" w14:textId="5AAB469A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6F59" w14:textId="77C07A34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6B7E" w14:textId="2E1D0B30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A987" w14:textId="2B42F24D" w:rsidR="000D0383" w:rsidRPr="0006344C" w:rsidRDefault="000D0383" w:rsidP="000D0383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Não preencher se o nº de identificação do importador estiver preenchido com um número EORI ou um número de identificação único do país terceiro reconhecido pela União.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50F8" w14:textId="485B4F76" w:rsidR="000D0383" w:rsidRDefault="006F6591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5E46DB1B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0F5E" w14:textId="5F5080A2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13 05 000 000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4B29" w14:textId="2E63C149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3EB6" w14:textId="43FADFB7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8549" w14:textId="0A65534A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3211" w14:textId="6C38EF42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Declarant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6E60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1532" w14:textId="676976EF" w:rsidR="000D0383" w:rsidRDefault="00BE7788" w:rsidP="000D0383">
            <w:pPr>
              <w:keepNext/>
              <w:rPr>
                <w:color w:val="000000"/>
                <w:szCs w:val="24"/>
              </w:rPr>
            </w:pPr>
            <w:r>
              <w:t>3</w:t>
            </w:r>
            <w:r w:rsidR="000D0383">
              <w:t xml:space="preserve"> </w:t>
            </w:r>
          </w:p>
        </w:tc>
      </w:tr>
      <w:tr w:rsidR="000D0383" w14:paraId="05D2DEF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700B" w14:textId="05BF54DD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13 05 074 000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3FCB" w14:textId="18275431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Pessoa de contacto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3ADF" w14:textId="37D58E3A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349B" w14:textId="16BE2A47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15F9" w14:textId="1868AC27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ContactPerson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A815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F110" w14:textId="24175421" w:rsidR="000D0383" w:rsidRDefault="00BE7788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 w:rsidR="000D0383">
              <w:t xml:space="preserve"> </w:t>
            </w:r>
          </w:p>
        </w:tc>
      </w:tr>
      <w:tr w:rsidR="000D0383" w14:paraId="3CD8B4B1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4A81" w14:textId="6098BA9F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13 05 074 016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F6EE" w14:textId="5E3C5B2C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C78E" w14:textId="4C829906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43D1" w14:textId="4935668D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695E" w14:textId="20AC143A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F6B8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B3D4" w14:textId="5DA5022E" w:rsidR="000D0383" w:rsidRDefault="00BE7788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43A3C49A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4453" w14:textId="7CBA1019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13 05 074 075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0051" w14:textId="09088C37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telefone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E6EF" w14:textId="27F7DAA5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51E9" w14:textId="6A8BBC6A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57D8" w14:textId="0DC80B7F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phoneNumber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F194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9B32" w14:textId="16B906B3" w:rsidR="000D0383" w:rsidRDefault="00BE7788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6C1236F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5FA5" w14:textId="11D37B33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13 05 074 076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1188" w14:textId="792A0281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Endereço eletrónico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9161" w14:textId="5BAF0ACB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238F" w14:textId="653DF85E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FF51" w14:textId="156E1A33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eMailAddress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7C26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A0B6" w14:textId="21EE7E3D" w:rsidR="000D0383" w:rsidRDefault="00BE7788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66D55A2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CDA4" w14:textId="21F1981D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13 20 000 000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F540" w14:textId="4C655E9C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snapToGrid w:val="0"/>
                <w:color w:val="0000FF"/>
              </w:rPr>
              <w:t>Pessoa que presta uma garantia</w:t>
            </w:r>
            <w:r w:rsidRPr="0006344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8F03" w14:textId="67EB6AD9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3C1C" w14:textId="4D6F016A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C5BB" w14:textId="36961FA4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PersonProvidingAGuarantee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5C51" w14:textId="3848B224" w:rsidR="000D0383" w:rsidRPr="0006344C" w:rsidRDefault="000D0383" w:rsidP="000D038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Não preencher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70E9" w14:textId="7CB2EA97" w:rsidR="000D0383" w:rsidRDefault="00A04977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3</w:t>
            </w:r>
            <w:r w:rsidR="000D0383">
              <w:t xml:space="preserve"> </w:t>
            </w:r>
          </w:p>
        </w:tc>
      </w:tr>
      <w:tr w:rsidR="000D0383" w14:paraId="7F81FD3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E261" w14:textId="38DD2DE2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13 20 017 000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5D15" w14:textId="18360268" w:rsidR="000D0383" w:rsidRPr="0006344C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D129" w14:textId="6B07184F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E644" w14:textId="0A3C8850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866A" w14:textId="4F46110B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3D77" w14:textId="77777777" w:rsidR="000D0383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D778" w14:textId="6BF8C44E" w:rsidR="000D0383" w:rsidRDefault="00A04977" w:rsidP="000D0383">
            <w:pPr>
              <w:keepNext/>
              <w:rPr>
                <w:snapToGrid w:val="0"/>
                <w:color w:val="0000FF"/>
              </w:rPr>
            </w:pPr>
            <w:r w:rsidRPr="00A04977">
              <w:rPr>
                <w:snapToGrid w:val="0"/>
              </w:rPr>
              <w:t>4</w:t>
            </w:r>
          </w:p>
        </w:tc>
      </w:tr>
      <w:tr w:rsidR="000D0383" w14:paraId="4BEF105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6C05" w14:textId="2D51B30B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13 21 000 000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D0F9" w14:textId="324E68A4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snapToGrid w:val="0"/>
                <w:color w:val="0000FF"/>
              </w:rPr>
              <w:t>Pessoa responsável pelo pagamento dos direitos aduaneiros</w:t>
            </w:r>
            <w:r w:rsidRPr="0006344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B7CA" w14:textId="05112589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7B94" w14:textId="7DD9B6F5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A346" w14:textId="244CCC11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PersonPayingCustomsDuty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8B58" w14:textId="77777777" w:rsidR="000D0383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A3C8" w14:textId="355AEC04" w:rsidR="000D0383" w:rsidRDefault="006D723D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3</w:t>
            </w:r>
            <w:r w:rsidR="000D0383">
              <w:t xml:space="preserve"> </w:t>
            </w:r>
          </w:p>
        </w:tc>
      </w:tr>
      <w:tr w:rsidR="000D0383" w14:paraId="12B014B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5B5A" w14:textId="0816D0A7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13 21 017 000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6E4E" w14:textId="6E4F3DEE" w:rsidR="000D0383" w:rsidRPr="0006344C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5B4F" w14:textId="7107B431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CFA5" w14:textId="4F98A8D2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E700" w14:textId="2E916538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C0B8" w14:textId="77777777" w:rsidR="000D0383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24E3" w14:textId="53E6B43E" w:rsidR="000D0383" w:rsidRDefault="006D723D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D0383" w14:paraId="4804B0AC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2526" w14:textId="76FA9950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0A48" w14:textId="06D8824F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Representante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4013" w14:textId="3B0BC812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0386" w14:textId="4E073D4B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17CD" w14:textId="06C74F86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Representative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F16F" w14:textId="77777777" w:rsidR="000D0383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009F" w14:textId="269ABCDF" w:rsidR="000D0383" w:rsidRDefault="006D723D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3</w:t>
            </w:r>
            <w:r w:rsidR="000D0383">
              <w:t xml:space="preserve"> </w:t>
            </w:r>
          </w:p>
        </w:tc>
      </w:tr>
      <w:tr w:rsidR="000D0383" w14:paraId="2FE41D9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93EE" w14:textId="5D4F8657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13 06 074 000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F08C" w14:textId="4EE18DB3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Pessoa de contacto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F198" w14:textId="3E05DA8D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19AE" w14:textId="019E3ADA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EA4D" w14:textId="2E4478B1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ContactPerson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4764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A2BE" w14:textId="0BD35D1A" w:rsidR="000D0383" w:rsidRDefault="006D723D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 w:rsidR="000D0383">
              <w:t xml:space="preserve"> </w:t>
            </w:r>
          </w:p>
        </w:tc>
      </w:tr>
      <w:tr w:rsidR="000D0383" w14:paraId="6846AA2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4755" w14:textId="79FBA5C9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13 06 074 016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2EC5" w14:textId="4614129F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F976" w14:textId="0B1B2852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D8B2" w14:textId="2BE67B00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DA50" w14:textId="44098518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0B00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D3F8" w14:textId="6D33DB21" w:rsidR="000D0383" w:rsidRDefault="006D723D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305610F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9DA0" w14:textId="70D59EA8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13 06 074 075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F17E" w14:textId="4E348572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telefone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5E0B" w14:textId="4FF04E57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9BCC" w14:textId="50FA36F9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A5BF" w14:textId="2A1BC05B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phoneNumber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528C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AD9D" w14:textId="559647CE" w:rsidR="000D0383" w:rsidRDefault="006D723D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6C2256F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9765" w14:textId="7C6EE698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13 06 074 076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BB5C" w14:textId="45913D25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Endereço eletrónico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7EB5" w14:textId="6FE38BE1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A7C4" w14:textId="077A35F8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E505" w14:textId="76752F0D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eMailAddress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C0FD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9163" w14:textId="6D9277CC" w:rsidR="000D0383" w:rsidRDefault="006D723D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7A8298CB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C438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6764" w14:textId="7F2C9EB3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Garantia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595E" w14:textId="6DD13C13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5686" w14:textId="0EFA9945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1166" w14:textId="3ED6A2FD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Guarantee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2ACF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F5E2" w14:textId="460ECC3F" w:rsidR="000D0383" w:rsidRDefault="00AF0B62" w:rsidP="000D0383">
            <w:pPr>
              <w:keepNext/>
              <w:rPr>
                <w:color w:val="000000"/>
                <w:szCs w:val="24"/>
              </w:rPr>
            </w:pPr>
            <w:r>
              <w:t>3</w:t>
            </w:r>
            <w:r w:rsidR="000D0383">
              <w:t xml:space="preserve"> </w:t>
            </w:r>
          </w:p>
        </w:tc>
      </w:tr>
      <w:tr w:rsidR="000D0383" w14:paraId="16312001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4129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7DE9" w14:textId="75A58A52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4071" w14:textId="6AB86253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FF00" w14:textId="3EA0F1C7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7591" w14:textId="3F684126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4252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2D5D" w14:textId="0CDE7116" w:rsidR="000D0383" w:rsidRDefault="00B37B6A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D0383" w14:paraId="7094B1F1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C476" w14:textId="137B4E6F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99 02 000 000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A254" w14:textId="7C7CB0BE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garantia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6AF3" w14:textId="5695609C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BE9F" w14:textId="3BA8169D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CB80" w14:textId="3A786BFD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guaranteeType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E383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F5B9" w14:textId="452D3701" w:rsidR="000D0383" w:rsidRDefault="00B37B6A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D0383" w14:paraId="406C687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1DFC" w14:textId="19F03DE7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99 03 000 000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3299" w14:textId="308381E3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Referência da garantia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008F" w14:textId="401AB96E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33DB" w14:textId="5C48943D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4474" w14:textId="676BDBD9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GuaranteeReference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0590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1C9D" w14:textId="7D4AF85B" w:rsidR="000D0383" w:rsidRDefault="00B37B6A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 w:rsidR="000D0383">
              <w:t xml:space="preserve"> </w:t>
            </w:r>
          </w:p>
        </w:tc>
      </w:tr>
      <w:tr w:rsidR="000D0383" w14:paraId="7AC3CF09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E19A" w14:textId="77777777" w:rsidR="000D0383" w:rsidRDefault="000D0383" w:rsidP="000D0383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901D" w14:textId="44EA7E03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60BC" w14:textId="72F108BC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C89E" w14:textId="23E917B9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1158" w14:textId="403FDEC3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1C6E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A266" w14:textId="0FD268D2" w:rsidR="000D0383" w:rsidRDefault="006A71DB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A71DB" w14:paraId="14E8007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825B" w14:textId="77777777" w:rsidR="006A71DB" w:rsidRDefault="006A71DB" w:rsidP="006A71DB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A55E" w14:textId="23658229" w:rsidR="006A71DB" w:rsidRDefault="006A71DB" w:rsidP="006A71DB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C57D" w14:textId="083F1E96" w:rsidR="006A71DB" w:rsidRDefault="006A71DB" w:rsidP="006A71DB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2B0C" w14:textId="7885231A" w:rsidR="006A71DB" w:rsidRDefault="006A71DB" w:rsidP="006A71D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2EA4" w14:textId="26A088A5" w:rsidR="006A71DB" w:rsidRDefault="006A71DB" w:rsidP="006A71DB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4E21" w14:textId="77A6E081" w:rsidR="006A71DB" w:rsidRPr="0006344C" w:rsidRDefault="006A71DB" w:rsidP="006A71DB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07E6" w14:textId="3C534872" w:rsidR="006A71DB" w:rsidRDefault="006A71DB" w:rsidP="006A71DB">
            <w:pPr>
              <w:keepNext/>
              <w:rPr>
                <w:color w:val="000000"/>
                <w:szCs w:val="24"/>
              </w:rPr>
            </w:pPr>
            <w:r w:rsidRPr="002404CD">
              <w:rPr>
                <w:color w:val="000000"/>
                <w:szCs w:val="24"/>
              </w:rPr>
              <w:t>5</w:t>
            </w:r>
          </w:p>
        </w:tc>
      </w:tr>
      <w:tr w:rsidR="006A71DB" w14:paraId="0DD325A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A235" w14:textId="7857B235" w:rsidR="006A71DB" w:rsidRDefault="006A71DB" w:rsidP="006A71DB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99 03 069 000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8519" w14:textId="575C8CD8" w:rsidR="006A71DB" w:rsidRDefault="006A71DB" w:rsidP="006A71DB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NRG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F29D" w14:textId="14942266" w:rsidR="006A71DB" w:rsidRDefault="006A71DB" w:rsidP="006A71DB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4567" w14:textId="11F85410" w:rsidR="006A71DB" w:rsidRDefault="006A71DB" w:rsidP="006A71D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6E7C" w14:textId="7EBD9558" w:rsidR="006A71DB" w:rsidRDefault="006A71DB" w:rsidP="006A71DB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&lt;GRN&gt;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84BC" w14:textId="4A173F43" w:rsidR="006A71DB" w:rsidRPr="0006344C" w:rsidRDefault="006A71DB" w:rsidP="006A71DB">
            <w:pPr>
              <w:rPr>
                <w:color w:val="000000"/>
                <w:szCs w:val="24"/>
              </w:rPr>
            </w:pPr>
            <w:r w:rsidRPr="00995338">
              <w:rPr>
                <w:snapToGrid w:val="0"/>
                <w:szCs w:val="24"/>
              </w:rPr>
              <w:t>Número de referência da garantia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D32D" w14:textId="78E79FAD" w:rsidR="006A71DB" w:rsidRDefault="006A71DB" w:rsidP="006A71DB">
            <w:pPr>
              <w:keepNext/>
              <w:rPr>
                <w:color w:val="000000"/>
                <w:szCs w:val="24"/>
              </w:rPr>
            </w:pPr>
            <w:r w:rsidRPr="002404CD">
              <w:rPr>
                <w:color w:val="000000"/>
                <w:szCs w:val="24"/>
              </w:rPr>
              <w:t>5</w:t>
            </w:r>
          </w:p>
        </w:tc>
      </w:tr>
      <w:tr w:rsidR="006A71DB" w14:paraId="6E908A5C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B1D8" w14:textId="3A18EAE0" w:rsidR="006A71DB" w:rsidRDefault="006A71DB" w:rsidP="006A71DB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99 03 070 000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9B44" w14:textId="68F76C2A" w:rsidR="006A71DB" w:rsidRDefault="006A71DB" w:rsidP="006A71DB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de acesso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337A" w14:textId="76FD6A76" w:rsidR="006A71DB" w:rsidRDefault="006A71DB" w:rsidP="006A71DB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BCDD" w14:textId="72EA1D96" w:rsidR="006A71DB" w:rsidRDefault="006A71DB" w:rsidP="006A71D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59B3" w14:textId="1A7DF2EA" w:rsidR="006A71DB" w:rsidRDefault="006A71DB" w:rsidP="006A71DB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accessCode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2C0D" w14:textId="6CDCB261" w:rsidR="006A71DB" w:rsidRPr="00995338" w:rsidRDefault="006A71DB" w:rsidP="006A71DB">
            <w:pPr>
              <w:rPr>
                <w:snapToGrid w:val="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CAA9" w14:textId="4FA82892" w:rsidR="006A71DB" w:rsidRDefault="006A71DB" w:rsidP="006A71DB">
            <w:pPr>
              <w:keepNext/>
              <w:rPr>
                <w:color w:val="000000"/>
                <w:szCs w:val="24"/>
              </w:rPr>
            </w:pPr>
            <w:r w:rsidRPr="002404CD">
              <w:rPr>
                <w:color w:val="000000"/>
                <w:szCs w:val="24"/>
              </w:rPr>
              <w:t>5</w:t>
            </w:r>
          </w:p>
        </w:tc>
      </w:tr>
      <w:tr w:rsidR="006A71DB" w14:paraId="7618397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09CB" w14:textId="1A606923" w:rsidR="006A71DB" w:rsidRDefault="006A71DB" w:rsidP="006A71DB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99 03 012 000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6F9C" w14:textId="7FAE2978" w:rsidR="006A71DB" w:rsidRDefault="006A71DB" w:rsidP="006A71DB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9CB9" w14:textId="5779E4EB" w:rsidR="006A71DB" w:rsidRDefault="006A71DB" w:rsidP="006A71DB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3202" w14:textId="7A4FDCD1" w:rsidR="006A71DB" w:rsidRDefault="006A71DB" w:rsidP="006A71D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5789" w14:textId="64D728C6" w:rsidR="006A71DB" w:rsidRDefault="006A71DB" w:rsidP="006A71DB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currencyCode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F051" w14:textId="2D440EAB" w:rsidR="006A71DB" w:rsidRPr="0006344C" w:rsidRDefault="006A71DB" w:rsidP="006A71D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Nacionalmente só moeda "EUR"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538D" w14:textId="289E1067" w:rsidR="006A71DB" w:rsidRDefault="006A71DB" w:rsidP="006A71DB">
            <w:pPr>
              <w:keepNext/>
              <w:rPr>
                <w:color w:val="000000"/>
                <w:szCs w:val="24"/>
              </w:rPr>
            </w:pPr>
            <w:r w:rsidRPr="002404CD">
              <w:rPr>
                <w:color w:val="000000"/>
                <w:szCs w:val="24"/>
              </w:rPr>
              <w:t>5</w:t>
            </w:r>
          </w:p>
        </w:tc>
      </w:tr>
      <w:tr w:rsidR="006A71DB" w14:paraId="307E47C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9B93" w14:textId="7793CFF7" w:rsidR="006A71DB" w:rsidRDefault="006A71DB" w:rsidP="006A71DB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99 03 071 000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1BB6" w14:textId="7C9E258C" w:rsidR="006A71DB" w:rsidRDefault="006A71DB" w:rsidP="006A71DB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a cobrir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EFA1" w14:textId="5A135E93" w:rsidR="006A71DB" w:rsidRDefault="006A71DB" w:rsidP="006A71DB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DD82" w14:textId="34200AD7" w:rsidR="006A71DB" w:rsidRDefault="006A71DB" w:rsidP="006A71D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C541" w14:textId="4C4CA0FD" w:rsidR="006A71DB" w:rsidRDefault="006A71DB" w:rsidP="006A71DB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amountToBeCovered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205D" w14:textId="77777777" w:rsidR="006A71DB" w:rsidRDefault="006A71DB" w:rsidP="006A71DB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49C7" w14:textId="28806B4E" w:rsidR="006A71DB" w:rsidRDefault="006A71DB" w:rsidP="006A71DB">
            <w:pPr>
              <w:keepNext/>
              <w:rPr>
                <w:color w:val="000000"/>
                <w:szCs w:val="24"/>
              </w:rPr>
            </w:pPr>
            <w:r w:rsidRPr="002404CD">
              <w:rPr>
                <w:color w:val="000000"/>
                <w:szCs w:val="24"/>
              </w:rPr>
              <w:t>5</w:t>
            </w:r>
          </w:p>
        </w:tc>
      </w:tr>
      <w:tr w:rsidR="000D0383" w14:paraId="405D8CF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CD90" w14:textId="5FF58B69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99 03 072 000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D89E" w14:textId="69F23760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Estância aduaneira de garantia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EDEE" w14:textId="0C433DDD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96B5" w14:textId="0AA8EE8D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7006" w14:textId="0DD45198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CustomsOfficeOfGuarantee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80F4" w14:textId="77777777" w:rsidR="000D0383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E457" w14:textId="049B1F2F" w:rsidR="000D0383" w:rsidRDefault="00622D2C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 w:rsidR="000D0383">
              <w:t xml:space="preserve"> </w:t>
            </w:r>
          </w:p>
        </w:tc>
      </w:tr>
      <w:tr w:rsidR="000D0383" w14:paraId="32AFF34C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91E3" w14:textId="77777777" w:rsidR="000D0383" w:rsidRDefault="000D0383" w:rsidP="000D0383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B3B0" w14:textId="23158593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5B74" w14:textId="0BB21F83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3600" w14:textId="4B6FA687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7512" w14:textId="15545CE4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E990" w14:textId="77777777" w:rsidR="000D0383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11BA" w14:textId="1C196104" w:rsidR="000D0383" w:rsidRDefault="00E25E62" w:rsidP="000D0383">
            <w:pPr>
              <w:keepNext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6</w:t>
            </w:r>
          </w:p>
        </w:tc>
      </w:tr>
      <w:tr w:rsidR="000D0383" w14:paraId="1024B95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209D" w14:textId="6BE63F73" w:rsidR="000D0383" w:rsidRDefault="000D0383" w:rsidP="000D0383">
            <w:pPr>
              <w:rPr>
                <w:snapToGrid w:val="0"/>
                <w:sz w:val="10"/>
                <w:szCs w:val="10"/>
              </w:rPr>
            </w:pPr>
            <w:r>
              <w:rPr>
                <w:snapToGrid w:val="0"/>
                <w:szCs w:val="24"/>
              </w:rPr>
              <w:t xml:space="preserve">99 03 073 000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1A93" w14:textId="7B1D159C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Outra referência da garantia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56D6" w14:textId="25D3052C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3CFD" w14:textId="2B7A3A6F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8975" w14:textId="0B2078D0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otherGuaranteeReference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1549" w14:textId="77777777" w:rsidR="000D0383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6BCF" w14:textId="318D4374" w:rsidR="000D0383" w:rsidRDefault="006829B9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556BD94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16F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5F6C" w14:textId="257AF3DA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Moeda de câmbio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92BD" w14:textId="78E9A61E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5B11" w14:textId="3696C862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5F10" w14:textId="51921844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CurrencyExchange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B204" w14:textId="77777777" w:rsidR="000D0383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2F0C" w14:textId="2520D014" w:rsidR="000D0383" w:rsidRDefault="006829B9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3</w:t>
            </w:r>
            <w:r w:rsidR="000D0383">
              <w:t xml:space="preserve"> </w:t>
            </w:r>
          </w:p>
        </w:tc>
      </w:tr>
      <w:tr w:rsidR="000D0383" w14:paraId="71E1F9B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C532" w14:textId="05351AAD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14 17 000 000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1032" w14:textId="614D1FCF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Unidade monetária interna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F98D" w14:textId="66CA348B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5037" w14:textId="764EAB5C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3E72" w14:textId="4310D3B8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internalCurrencyUnit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8DFB" w14:textId="779717E0" w:rsidR="000D0383" w:rsidRDefault="000D0383" w:rsidP="000D038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Não preencher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A5AF" w14:textId="7D4C5D73" w:rsidR="000D0383" w:rsidRDefault="002D145F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D0383" w14:paraId="6EBF4D0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F0A9" w14:textId="3BFC039A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14 09 000 000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2BA2" w14:textId="4E230BFA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Taxa de câmbio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AE14" w14:textId="318F5847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395E" w14:textId="633A6931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n..12,5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879E" w14:textId="52E26EFE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exchangeRate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8247" w14:textId="53C8D938" w:rsidR="000D0383" w:rsidRDefault="000D0383" w:rsidP="000D038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Não preencher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BB61" w14:textId="4E9ECF78" w:rsidR="000D0383" w:rsidRDefault="002D145F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D0383" w14:paraId="12035A0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7F2D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A10A" w14:textId="25A19A2F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Diferimento de pagamento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BF3E" w14:textId="43A4B62B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99B9" w14:textId="20ED7933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0CC7" w14:textId="514F4A61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DeferredPayment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D51B" w14:textId="77777777" w:rsidR="000D0383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4A19" w14:textId="76BB0BF6" w:rsidR="000D0383" w:rsidRDefault="002D145F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3</w:t>
            </w:r>
            <w:r w:rsidR="000D0383">
              <w:t xml:space="preserve"> </w:t>
            </w:r>
          </w:p>
        </w:tc>
      </w:tr>
      <w:tr w:rsidR="000D0383" w14:paraId="0894A20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9186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A809" w14:textId="4918C879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1963" w14:textId="56CFB34E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ED0A" w14:textId="791EA002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7F0F" w14:textId="26ED636A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47E8" w14:textId="77777777" w:rsidR="000D0383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4082" w14:textId="1C0E2093" w:rsidR="000D0383" w:rsidRDefault="002D145F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D0383" w14:paraId="60632D2B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E4D2" w14:textId="57C8C02F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12 10 000 000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1486" w14:textId="4B81A4B0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Diferimento de pagamento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100E" w14:textId="4797D711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A57A" w14:textId="27228CEE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2298" w14:textId="7385538F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deferredPayment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02EE" w14:textId="77777777" w:rsidR="000D0383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128B" w14:textId="69AFA2E5" w:rsidR="000D0383" w:rsidRDefault="002D145F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D0383" w14:paraId="4055EA61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0931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9A27" w14:textId="3B0D7291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C606" w14:textId="0DF0EAAA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B7AF" w14:textId="6E6721E5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96CF" w14:textId="058C397E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3BB2" w14:textId="6F864E71" w:rsidR="000D0383" w:rsidRDefault="000D0383" w:rsidP="000D0383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F3DB" w14:textId="208F5727" w:rsidR="000D0383" w:rsidRDefault="000D24FE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D0383" w14:paraId="5D6E6FB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AA64" w14:textId="70C00E1A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14 13 000 000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C307" w14:textId="12E9E0C0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Taxas postais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B164" w14:textId="315FEF68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3EF7" w14:textId="48703176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6A50" w14:textId="13265D0D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PostalCharges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5E12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BEAA" w14:textId="73ED233B" w:rsidR="000D0383" w:rsidRDefault="000D24FE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3</w:t>
            </w:r>
            <w:r w:rsidR="000D0383">
              <w:t xml:space="preserve"> </w:t>
            </w:r>
          </w:p>
        </w:tc>
      </w:tr>
      <w:tr w:rsidR="000D0383" w14:paraId="1A17AB0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ECA5" w14:textId="1908682F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14 13 012 000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53AD" w14:textId="7291A199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F69A" w14:textId="57F15235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5B38" w14:textId="5FEB9D2F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5520" w14:textId="6CF9FD6C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currency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8809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B230" w14:textId="0D519073" w:rsidR="000D0383" w:rsidRDefault="000D24FE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D0383" w14:paraId="148990A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29E2" w14:textId="7C7F1EF8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14 13 014 000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8B68" w14:textId="33D41B29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F97D" w14:textId="6B22D287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E8AE" w14:textId="31F36EB1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44DC" w14:textId="62EA5AA2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9593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E05F" w14:textId="01A9C49B" w:rsidR="000D0383" w:rsidRDefault="000D24FE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D0383" w14:paraId="3103E0B9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512F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56B5" w14:textId="7CD0DC7D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Remessa de mercadorias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4768" w14:textId="73A7ABF5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18C1" w14:textId="027CBC49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71E4" w14:textId="064FEDC0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GoodsShipment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0023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FD0E" w14:textId="1A02C79F" w:rsidR="000D0383" w:rsidRDefault="000D24FE" w:rsidP="000D0383">
            <w:pPr>
              <w:keepNext/>
              <w:rPr>
                <w:color w:val="000000"/>
                <w:szCs w:val="24"/>
              </w:rPr>
            </w:pPr>
            <w:r>
              <w:t>3</w:t>
            </w:r>
            <w:r w:rsidR="000D0383">
              <w:t xml:space="preserve"> </w:t>
            </w:r>
          </w:p>
        </w:tc>
      </w:tr>
      <w:tr w:rsidR="000D0383" w14:paraId="0B5E4B9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DA8E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2FC3" w14:textId="3B85C7D4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0BD4" w14:textId="164FD4CD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AE02" w14:textId="0FA38C93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2065" w14:textId="10549D8D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C033" w14:textId="192CDBE7" w:rsidR="000D0383" w:rsidRPr="0006344C" w:rsidRDefault="000D0383" w:rsidP="000D0383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Nesta fase não preencher. Apenas utilizar nas declarações complementares recapitulativas.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2D23" w14:textId="57BFEFBF" w:rsidR="000D0383" w:rsidRDefault="00A077DE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077DE" w14:paraId="39BD1B6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BBF7" w14:textId="26D0F0EC" w:rsidR="00A077DE" w:rsidRDefault="00A077DE" w:rsidP="00A077D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14 05 000 000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C91F" w14:textId="38B7518C" w:rsidR="00A077DE" w:rsidRDefault="00A077DE" w:rsidP="00A077D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 de faturação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94AA" w14:textId="6BC02A18" w:rsidR="00A077DE" w:rsidRDefault="00A077DE" w:rsidP="00A077D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EE8A" w14:textId="461BCA70" w:rsidR="00A077DE" w:rsidRDefault="00A077DE" w:rsidP="00A077D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E121" w14:textId="3331FDEF" w:rsidR="00A077DE" w:rsidRDefault="00A077DE" w:rsidP="00A077D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invoiceCurrency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5CEB" w14:textId="77777777" w:rsidR="00A077DE" w:rsidRPr="0006344C" w:rsidRDefault="00A077DE" w:rsidP="00A077DE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8A79" w14:textId="216D1BF5" w:rsidR="00A077DE" w:rsidRDefault="00A077DE" w:rsidP="00A077DE">
            <w:pPr>
              <w:keepNext/>
              <w:rPr>
                <w:color w:val="000000"/>
                <w:szCs w:val="24"/>
              </w:rPr>
            </w:pPr>
            <w:r w:rsidRPr="00B832BF">
              <w:rPr>
                <w:color w:val="000000"/>
                <w:szCs w:val="24"/>
              </w:rPr>
              <w:t>4</w:t>
            </w:r>
          </w:p>
        </w:tc>
      </w:tr>
      <w:tr w:rsidR="00A077DE" w14:paraId="4B0151C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B285" w14:textId="0CAAC60A" w:rsidR="00A077DE" w:rsidRDefault="00A077DE" w:rsidP="00A077D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14 06 000 000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6CC2" w14:textId="0E7C2E73" w:rsidR="00A077DE" w:rsidRDefault="00A077DE" w:rsidP="00A077D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total faturado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4385" w14:textId="4D0EA9D3" w:rsidR="00A077DE" w:rsidRDefault="00A077DE" w:rsidP="00A077D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EE4D" w14:textId="4695D865" w:rsidR="00A077DE" w:rsidRDefault="00A077DE" w:rsidP="00A077D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E786" w14:textId="7D9B853C" w:rsidR="00A077DE" w:rsidRDefault="00A077DE" w:rsidP="00A077D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totalAmountInvoiced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DA91" w14:textId="77777777" w:rsidR="00A077DE" w:rsidRPr="0006344C" w:rsidRDefault="00A077DE" w:rsidP="00A077DE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D32D" w14:textId="45A98FDA" w:rsidR="00A077DE" w:rsidRDefault="00A077DE" w:rsidP="00A077DE">
            <w:pPr>
              <w:keepNext/>
              <w:rPr>
                <w:color w:val="000000"/>
                <w:szCs w:val="24"/>
              </w:rPr>
            </w:pPr>
            <w:r w:rsidRPr="00B832BF">
              <w:rPr>
                <w:color w:val="000000"/>
                <w:szCs w:val="24"/>
              </w:rPr>
              <w:t>4</w:t>
            </w:r>
          </w:p>
        </w:tc>
      </w:tr>
      <w:tr w:rsidR="00A077DE" w14:paraId="383BD2B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D44E" w14:textId="6A0EC1BD" w:rsidR="00A077DE" w:rsidRDefault="00A077DE" w:rsidP="00A077D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99 05 000 000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7EF8" w14:textId="532B7003" w:rsidR="00A077DE" w:rsidRDefault="00A077DE" w:rsidP="00A077DE">
            <w:pPr>
              <w:rPr>
                <w:b/>
                <w:bCs/>
                <w:color w:val="000000"/>
                <w:szCs w:val="24"/>
              </w:rPr>
            </w:pPr>
            <w:r w:rsidRPr="002953B3">
              <w:rPr>
                <w:b/>
                <w:bCs/>
                <w:color w:val="000000"/>
                <w:szCs w:val="24"/>
              </w:rPr>
              <w:t>Natureza da transação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A045" w14:textId="447502B3" w:rsidR="00A077DE" w:rsidRDefault="00A077DE" w:rsidP="00A077D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6F67" w14:textId="57F55E2C" w:rsidR="00A077DE" w:rsidRDefault="00A077DE" w:rsidP="00A077D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9179" w14:textId="7B2AB352" w:rsidR="00A077DE" w:rsidRDefault="00A077DE" w:rsidP="00A077D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natureOfTransaction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7445" w14:textId="77777777" w:rsidR="00A077DE" w:rsidRPr="0006344C" w:rsidRDefault="00A077DE" w:rsidP="00A077DE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6672" w14:textId="4D184DCE" w:rsidR="00A077DE" w:rsidRDefault="00A077DE" w:rsidP="00A077DE">
            <w:pPr>
              <w:keepNext/>
              <w:rPr>
                <w:color w:val="000000"/>
                <w:szCs w:val="24"/>
              </w:rPr>
            </w:pPr>
            <w:r w:rsidRPr="00B832BF">
              <w:rPr>
                <w:color w:val="000000"/>
                <w:szCs w:val="24"/>
              </w:rPr>
              <w:t>4</w:t>
            </w:r>
          </w:p>
        </w:tc>
      </w:tr>
      <w:tr w:rsidR="00A077DE" w14:paraId="0BCBE50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2E82" w14:textId="281DF48B" w:rsidR="00A077DE" w:rsidRDefault="00A077DE" w:rsidP="00A077D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15 09 000 000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072C" w14:textId="203B386A" w:rsidR="00A077DE" w:rsidRPr="002953B3" w:rsidRDefault="00A077DE" w:rsidP="00A077D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aceitação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E393" w14:textId="1AEFEBAA" w:rsidR="00A077DE" w:rsidRDefault="00A077DE" w:rsidP="00A077D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47E8" w14:textId="0130923B" w:rsidR="00A077DE" w:rsidRDefault="00A077DE" w:rsidP="00A077D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7064" w14:textId="3F66A11F" w:rsidR="00A077DE" w:rsidRDefault="00A077DE" w:rsidP="00A077D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acceptanceDate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6F63" w14:textId="5F400B3C" w:rsidR="00A077DE" w:rsidRPr="0006344C" w:rsidRDefault="00A077DE" w:rsidP="00A077DE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dados só deverá ser utilizado nas declarações complementares.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189B" w14:textId="63574ABE" w:rsidR="00A077DE" w:rsidRDefault="00A077DE" w:rsidP="00A077DE">
            <w:pPr>
              <w:keepNext/>
              <w:rPr>
                <w:color w:val="000000"/>
                <w:szCs w:val="24"/>
              </w:rPr>
            </w:pPr>
            <w:r w:rsidRPr="00B832BF">
              <w:rPr>
                <w:color w:val="000000"/>
                <w:szCs w:val="24"/>
              </w:rPr>
              <w:t>4</w:t>
            </w:r>
          </w:p>
        </w:tc>
      </w:tr>
      <w:tr w:rsidR="000D0383" w14:paraId="3DC10FD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CF75" w14:textId="32897775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13 14 000 000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6F81" w14:textId="5EB8A0DD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snapToGrid w:val="0"/>
                <w:color w:val="0000FF"/>
              </w:rPr>
              <w:t>Outros intervenientes na cadeia logística</w:t>
            </w:r>
            <w:r w:rsidRPr="0006344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83F4" w14:textId="6C00248F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E430" w14:textId="5C877FD4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AFEC" w14:textId="553FC7D9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AdditionalSupplyChainActor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CA34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DBB8" w14:textId="0236790C" w:rsidR="000D0383" w:rsidRDefault="008F72F3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 w:rsidR="000D0383">
              <w:t xml:space="preserve"> </w:t>
            </w:r>
          </w:p>
        </w:tc>
      </w:tr>
      <w:tr w:rsidR="000D0383" w14:paraId="2BF132AB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EAB7" w14:textId="77777777" w:rsidR="000D0383" w:rsidRDefault="000D0383" w:rsidP="000D0383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5F06" w14:textId="5F31A1C9" w:rsidR="000D0383" w:rsidRPr="0006344C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3C47" w14:textId="0E1889CB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3420" w14:textId="5E6AE831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A2A5" w14:textId="465A8986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4072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5193" w14:textId="3E6404DB" w:rsidR="000D0383" w:rsidRDefault="008F72F3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5CD6F85B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6E8A" w14:textId="3E029546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13 14 031 000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9068" w14:textId="04256C95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AB65" w14:textId="2AC354EA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EB59" w14:textId="229D651C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B53D" w14:textId="0B3C9D52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9B08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72C0" w14:textId="293B0B72" w:rsidR="000D0383" w:rsidRDefault="008F72F3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6D031F7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5DF9" w14:textId="2BDB2625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13 14 017 000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F89E" w14:textId="1153347C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9319" w14:textId="401120C2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0DC8" w14:textId="6C2296A7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9A7A" w14:textId="05FA7F41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3F04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70AC" w14:textId="1EE5FA50" w:rsidR="000D0383" w:rsidRDefault="008F72F3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7CCDE36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41AE" w14:textId="019A0100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13 09 000 000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89E7" w14:textId="0C2505FD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Comprador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26A7" w14:textId="03637C1A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B64D" w14:textId="1A9CB179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7586" w14:textId="08513DBF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Buyer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6F72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331D" w14:textId="36408031" w:rsidR="000D0383" w:rsidRDefault="008F72F3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 w:rsidR="000D0383">
              <w:t xml:space="preserve"> </w:t>
            </w:r>
          </w:p>
        </w:tc>
      </w:tr>
      <w:tr w:rsidR="000D0383" w14:paraId="44B88CFB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044B" w14:textId="770550EC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13 09 016 000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9461" w14:textId="21FE627A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0CA2" w14:textId="371495CC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4998" w14:textId="2BC384C8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FC2C" w14:textId="06C9C60D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1E6B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C111" w14:textId="606635A2" w:rsidR="000D0383" w:rsidRDefault="008F72F3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645E008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DDD7" w14:textId="054676F0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13 09 017 000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375A" w14:textId="7B4D8464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6504" w14:textId="67DCDACD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24D2" w14:textId="1EC2C8A9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4203" w14:textId="3198BB3C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4FFE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BA7B" w14:textId="234B4799" w:rsidR="000D0383" w:rsidRDefault="008F72F3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02B36CF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C9DF" w14:textId="38677A0C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13 09 018 000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7935" w14:textId="74C1FB0C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B035" w14:textId="50C8E049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C5CE" w14:textId="45514422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66E7" w14:textId="59AFB09B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5128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4FF0" w14:textId="41A482BB" w:rsidR="000D0383" w:rsidRDefault="008F72F3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 w:rsidR="000D0383">
              <w:t xml:space="preserve"> </w:t>
            </w:r>
          </w:p>
        </w:tc>
      </w:tr>
      <w:tr w:rsidR="000D0383" w14:paraId="593D496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98AE" w14:textId="1F36E0CC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13 09 018 019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BDD" w14:textId="175AB1CD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327C" w14:textId="0D63C816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6051" w14:textId="47FFB9D3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CFC7" w14:textId="3888B895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E2A8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06F2" w14:textId="52E5E5B6" w:rsidR="000D0383" w:rsidRDefault="008F72F3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8F72F3" w14:paraId="0DA5C8D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B196" w14:textId="2C17B0AF" w:rsidR="008F72F3" w:rsidRDefault="008F72F3" w:rsidP="008F72F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993D" w14:textId="23E200B8" w:rsidR="008F72F3" w:rsidRDefault="008F72F3" w:rsidP="008F72F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9984" w14:textId="30424FD6" w:rsidR="008F72F3" w:rsidRDefault="008F72F3" w:rsidP="008F72F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4D6B" w14:textId="7AFD9909" w:rsidR="008F72F3" w:rsidRDefault="008F72F3" w:rsidP="008F72F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F45C" w14:textId="6DE4D55E" w:rsidR="008F72F3" w:rsidRDefault="008F72F3" w:rsidP="008F72F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5C3D" w14:textId="77777777" w:rsidR="008F72F3" w:rsidRPr="0006344C" w:rsidRDefault="008F72F3" w:rsidP="008F72F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82CE" w14:textId="44BBAF5E" w:rsidR="008F72F3" w:rsidRDefault="008F72F3" w:rsidP="008F72F3">
            <w:pPr>
              <w:keepNext/>
              <w:rPr>
                <w:color w:val="000000"/>
                <w:szCs w:val="24"/>
              </w:rPr>
            </w:pPr>
            <w:r w:rsidRPr="00FB2440">
              <w:rPr>
                <w:color w:val="000000"/>
                <w:szCs w:val="24"/>
              </w:rPr>
              <w:t>6</w:t>
            </w:r>
          </w:p>
        </w:tc>
      </w:tr>
      <w:tr w:rsidR="008F72F3" w14:paraId="72505A4A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7793" w14:textId="0FA4B828" w:rsidR="008F72F3" w:rsidRDefault="008F72F3" w:rsidP="008F72F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13 09 018 021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0F20" w14:textId="3D397FF8" w:rsidR="008F72F3" w:rsidRDefault="008F72F3" w:rsidP="008F72F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3ED4" w14:textId="61EF11BA" w:rsidR="008F72F3" w:rsidRDefault="008F72F3" w:rsidP="008F72F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1CC3" w14:textId="2B87F519" w:rsidR="008F72F3" w:rsidRDefault="008F72F3" w:rsidP="008F72F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532" w14:textId="19D28279" w:rsidR="008F72F3" w:rsidRDefault="008F72F3" w:rsidP="008F72F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7FC8" w14:textId="77777777" w:rsidR="008F72F3" w:rsidRPr="0006344C" w:rsidRDefault="008F72F3" w:rsidP="008F72F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F5CC" w14:textId="0CBFCD2E" w:rsidR="008F72F3" w:rsidRDefault="008F72F3" w:rsidP="008F72F3">
            <w:pPr>
              <w:keepNext/>
              <w:rPr>
                <w:color w:val="000000"/>
                <w:szCs w:val="24"/>
              </w:rPr>
            </w:pPr>
            <w:r w:rsidRPr="00FB2440">
              <w:rPr>
                <w:color w:val="000000"/>
                <w:szCs w:val="24"/>
              </w:rPr>
              <w:t>6</w:t>
            </w:r>
          </w:p>
        </w:tc>
      </w:tr>
      <w:tr w:rsidR="008F72F3" w14:paraId="5387BE0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9C42" w14:textId="19933672" w:rsidR="008F72F3" w:rsidRDefault="008F72F3" w:rsidP="008F72F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13 09 018 022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5D75" w14:textId="3F9C6398" w:rsidR="008F72F3" w:rsidRDefault="008F72F3" w:rsidP="008F72F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FDF1" w14:textId="6DA59030" w:rsidR="008F72F3" w:rsidRDefault="008F72F3" w:rsidP="008F72F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AF02" w14:textId="039976B4" w:rsidR="008F72F3" w:rsidRDefault="008F72F3" w:rsidP="008F72F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E33A" w14:textId="316B9535" w:rsidR="008F72F3" w:rsidRDefault="008F72F3" w:rsidP="008F72F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F984" w14:textId="77777777" w:rsidR="008F72F3" w:rsidRPr="0006344C" w:rsidRDefault="008F72F3" w:rsidP="008F72F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27CD" w14:textId="69BEAF97" w:rsidR="008F72F3" w:rsidRDefault="008F72F3" w:rsidP="008F72F3">
            <w:pPr>
              <w:keepNext/>
              <w:rPr>
                <w:color w:val="000000"/>
                <w:szCs w:val="24"/>
              </w:rPr>
            </w:pPr>
            <w:r w:rsidRPr="00FB2440">
              <w:rPr>
                <w:color w:val="000000"/>
                <w:szCs w:val="24"/>
              </w:rPr>
              <w:t>6</w:t>
            </w:r>
          </w:p>
        </w:tc>
      </w:tr>
      <w:tr w:rsidR="000D0383" w14:paraId="482FBBA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DA24" w14:textId="6A3E6C73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13 08 000 000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6F32" w14:textId="77D36ADD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Vendedor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9C05" w14:textId="04B7A07E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30E6" w14:textId="1394AD29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D388" w14:textId="49C3B7E4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Seller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B211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0FB8" w14:textId="7011108E" w:rsidR="000D0383" w:rsidRDefault="008F72F3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 w:rsidR="000D0383">
              <w:t xml:space="preserve"> </w:t>
            </w:r>
          </w:p>
        </w:tc>
      </w:tr>
      <w:tr w:rsidR="000D0383" w14:paraId="2F01030A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8429" w14:textId="54DE62D5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13 08 016 000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FD25" w14:textId="72827B2A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7625" w14:textId="12BBE8C8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2D19" w14:textId="4DDDF122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191C" w14:textId="56789332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18EC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CFBA" w14:textId="563CCD7A" w:rsidR="000D0383" w:rsidRDefault="008F72F3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2298B70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CA8A" w14:textId="57B233F9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13 08 017 000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CD93" w14:textId="6A80CCA5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5825" w14:textId="6A37B313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51D1" w14:textId="75DDD7A3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989D" w14:textId="5AA66C18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A922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5EFC" w14:textId="7662836B" w:rsidR="000D0383" w:rsidRDefault="008F72F3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1F2E510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F9DC" w14:textId="4EE6E1A4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13 08 018 000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5DEA" w14:textId="0A6B2C98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B08C" w14:textId="4C9A78CB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E332" w14:textId="5D18D8B7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C411" w14:textId="1D3EBD93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7DEB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6DA0" w14:textId="669CA897" w:rsidR="000D0383" w:rsidRDefault="008F72F3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 w:rsidR="000D0383">
              <w:t xml:space="preserve"> </w:t>
            </w:r>
          </w:p>
        </w:tc>
      </w:tr>
      <w:tr w:rsidR="000D0383" w14:paraId="2ED4615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0427" w14:textId="24A66547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13 08 018 019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4673" w14:textId="1E880A25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9467" w14:textId="63F9ED81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F91A" w14:textId="06195352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3170" w14:textId="149E2205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6B1B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C759" w14:textId="09C05DA1" w:rsidR="000D0383" w:rsidRDefault="008F72F3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8F72F3" w14:paraId="0040996B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4AFC" w14:textId="494A4762" w:rsidR="008F72F3" w:rsidRDefault="008F72F3" w:rsidP="008F72F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96EA" w14:textId="41A14635" w:rsidR="008F72F3" w:rsidRDefault="008F72F3" w:rsidP="008F72F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6207" w14:textId="630F2BAE" w:rsidR="008F72F3" w:rsidRDefault="008F72F3" w:rsidP="008F72F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8A46" w14:textId="580B968A" w:rsidR="008F72F3" w:rsidRDefault="008F72F3" w:rsidP="008F72F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7034" w14:textId="4F9B0E4A" w:rsidR="008F72F3" w:rsidRDefault="008F72F3" w:rsidP="008F72F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4D63" w14:textId="77777777" w:rsidR="008F72F3" w:rsidRPr="0006344C" w:rsidRDefault="008F72F3" w:rsidP="008F72F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A848" w14:textId="053AA85D" w:rsidR="008F72F3" w:rsidRDefault="008F72F3" w:rsidP="008F72F3">
            <w:pPr>
              <w:keepNext/>
              <w:rPr>
                <w:color w:val="000000"/>
                <w:szCs w:val="24"/>
              </w:rPr>
            </w:pPr>
            <w:r w:rsidRPr="00D863A8">
              <w:rPr>
                <w:color w:val="000000"/>
                <w:szCs w:val="24"/>
              </w:rPr>
              <w:t>6</w:t>
            </w:r>
          </w:p>
        </w:tc>
      </w:tr>
      <w:tr w:rsidR="008F72F3" w14:paraId="4C7547E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A358" w14:textId="4A538108" w:rsidR="008F72F3" w:rsidRDefault="008F72F3" w:rsidP="008F72F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13 08 018 021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1F8A" w14:textId="0089DC7D" w:rsidR="008F72F3" w:rsidRDefault="008F72F3" w:rsidP="008F72F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D04B" w14:textId="43DC4CF3" w:rsidR="008F72F3" w:rsidRDefault="008F72F3" w:rsidP="008F72F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9AF3" w14:textId="7580E031" w:rsidR="008F72F3" w:rsidRDefault="008F72F3" w:rsidP="008F72F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1D9D" w14:textId="6C259BE7" w:rsidR="008F72F3" w:rsidRDefault="008F72F3" w:rsidP="008F72F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F8DD" w14:textId="77777777" w:rsidR="008F72F3" w:rsidRPr="0006344C" w:rsidRDefault="008F72F3" w:rsidP="008F72F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EE2F" w14:textId="29B59362" w:rsidR="008F72F3" w:rsidRDefault="008F72F3" w:rsidP="008F72F3">
            <w:pPr>
              <w:keepNext/>
              <w:rPr>
                <w:color w:val="000000"/>
                <w:szCs w:val="24"/>
              </w:rPr>
            </w:pPr>
            <w:r w:rsidRPr="00D863A8">
              <w:rPr>
                <w:color w:val="000000"/>
                <w:szCs w:val="24"/>
              </w:rPr>
              <w:t>6</w:t>
            </w:r>
          </w:p>
        </w:tc>
      </w:tr>
      <w:tr w:rsidR="008F72F3" w14:paraId="129CA791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ABF6" w14:textId="1ED52AC3" w:rsidR="008F72F3" w:rsidRDefault="008F72F3" w:rsidP="008F72F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13 08 018 022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E7BD" w14:textId="72D64072" w:rsidR="008F72F3" w:rsidRDefault="008F72F3" w:rsidP="008F72F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22AA" w14:textId="20734BCE" w:rsidR="008F72F3" w:rsidRDefault="008F72F3" w:rsidP="008F72F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A7E7" w14:textId="022FD104" w:rsidR="008F72F3" w:rsidRDefault="008F72F3" w:rsidP="008F72F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2216" w14:textId="7F723C40" w:rsidR="008F72F3" w:rsidRDefault="008F72F3" w:rsidP="008F72F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5F50" w14:textId="77777777" w:rsidR="008F72F3" w:rsidRPr="0006344C" w:rsidRDefault="008F72F3" w:rsidP="008F72F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582E" w14:textId="028967E0" w:rsidR="008F72F3" w:rsidRDefault="008F72F3" w:rsidP="008F72F3">
            <w:pPr>
              <w:keepNext/>
              <w:rPr>
                <w:color w:val="000000"/>
                <w:szCs w:val="24"/>
              </w:rPr>
            </w:pPr>
            <w:r w:rsidRPr="00D863A8">
              <w:rPr>
                <w:color w:val="000000"/>
                <w:szCs w:val="24"/>
              </w:rPr>
              <w:t>6</w:t>
            </w:r>
          </w:p>
        </w:tc>
      </w:tr>
      <w:tr w:rsidR="000D0383" w14:paraId="10675BD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95D5" w14:textId="683C11D6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13 01 000 000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D2E4" w14:textId="638535CD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Exportador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2562" w14:textId="086DEB5E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EF0D" w14:textId="7BEB2C38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A662" w14:textId="080C4D98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Exporter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BD38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C8FD" w14:textId="014385AB" w:rsidR="000D0383" w:rsidRDefault="00A65C27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 w:rsidR="000D0383">
              <w:t xml:space="preserve"> </w:t>
            </w:r>
          </w:p>
        </w:tc>
      </w:tr>
      <w:tr w:rsidR="000D0383" w14:paraId="3A9DA72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5059" w14:textId="4D2371A4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13 01 016 000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6ABB" w14:textId="63CB89ED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6046" w14:textId="127731C7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3D31" w14:textId="01BD4942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3986" w14:textId="55B011A9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906A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F7F7" w14:textId="5BF4BF92" w:rsidR="000D0383" w:rsidRDefault="00A65C27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2435084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7440" w14:textId="218AE1E9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13 01 017 000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9577" w14:textId="68096CE0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C462" w14:textId="4CA2C748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A862" w14:textId="1BC4034E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AE10" w14:textId="49BF7B43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7C52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2DD5" w14:textId="1861C418" w:rsidR="000D0383" w:rsidRDefault="00A65C27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1E951FFC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6E75" w14:textId="59F8BA2C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13 01 018 000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7318" w14:textId="360B0998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2B78" w14:textId="607BDD5D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8CF0" w14:textId="0AE82E20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8DB5" w14:textId="083E4657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2D46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AC13" w14:textId="4D934DE7" w:rsidR="000D0383" w:rsidRDefault="00A65C27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 w:rsidR="000D0383">
              <w:t xml:space="preserve"> </w:t>
            </w:r>
          </w:p>
        </w:tc>
      </w:tr>
      <w:tr w:rsidR="000D0383" w14:paraId="2AD7736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F7D3" w14:textId="2672D165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13 01 018 019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372B" w14:textId="1DD7D228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2B1C" w14:textId="7BA6006D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BDBD" w14:textId="2A6B42C5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036E" w14:textId="6FED4C11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71E6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3D59" w14:textId="63FAA101" w:rsidR="000D0383" w:rsidRDefault="00A65C27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A65C27" w14:paraId="5B89A8A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9645" w14:textId="4B177498" w:rsidR="00A65C27" w:rsidRDefault="00A65C27" w:rsidP="00A65C27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B499" w14:textId="5DE0BCF7" w:rsidR="00A65C27" w:rsidRDefault="00A65C27" w:rsidP="00A65C2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4220" w14:textId="11BE3017" w:rsidR="00A65C27" w:rsidRDefault="00A65C27" w:rsidP="00A65C2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98B8" w14:textId="4847AC76" w:rsidR="00A65C27" w:rsidRDefault="00A65C27" w:rsidP="00A65C2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B58A" w14:textId="00AFF700" w:rsidR="00A65C27" w:rsidRDefault="00A65C27" w:rsidP="00A65C2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6227" w14:textId="77777777" w:rsidR="00A65C27" w:rsidRPr="0006344C" w:rsidRDefault="00A65C27" w:rsidP="00A65C27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1EAD" w14:textId="3937B2ED" w:rsidR="00A65C27" w:rsidRDefault="00A65C27" w:rsidP="00A65C27">
            <w:pPr>
              <w:keepNext/>
              <w:rPr>
                <w:color w:val="000000"/>
                <w:szCs w:val="24"/>
              </w:rPr>
            </w:pPr>
            <w:r w:rsidRPr="00AA2577">
              <w:rPr>
                <w:color w:val="000000"/>
                <w:szCs w:val="24"/>
              </w:rPr>
              <w:t>6</w:t>
            </w:r>
          </w:p>
        </w:tc>
      </w:tr>
      <w:tr w:rsidR="00A65C27" w14:paraId="35028E7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11CB" w14:textId="3E202CA5" w:rsidR="00A65C27" w:rsidRDefault="00A65C27" w:rsidP="00A65C27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13 01 018 021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8B29" w14:textId="735D7F5E" w:rsidR="00A65C27" w:rsidRDefault="00A65C27" w:rsidP="00A65C2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8BD2" w14:textId="64EC39A6" w:rsidR="00A65C27" w:rsidRDefault="00A65C27" w:rsidP="00A65C2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CEA8" w14:textId="556C82EC" w:rsidR="00A65C27" w:rsidRDefault="00A65C27" w:rsidP="00A65C2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D4ED" w14:textId="3EE78DF9" w:rsidR="00A65C27" w:rsidRDefault="00A65C27" w:rsidP="00A65C2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7665" w14:textId="77777777" w:rsidR="00A65C27" w:rsidRPr="0006344C" w:rsidRDefault="00A65C27" w:rsidP="00A65C27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C28E" w14:textId="7ED5A079" w:rsidR="00A65C27" w:rsidRDefault="00A65C27" w:rsidP="00A65C27">
            <w:pPr>
              <w:keepNext/>
              <w:rPr>
                <w:color w:val="000000"/>
                <w:szCs w:val="24"/>
              </w:rPr>
            </w:pPr>
            <w:r w:rsidRPr="00AA2577">
              <w:rPr>
                <w:color w:val="000000"/>
                <w:szCs w:val="24"/>
              </w:rPr>
              <w:t>6</w:t>
            </w:r>
          </w:p>
        </w:tc>
      </w:tr>
      <w:tr w:rsidR="00A65C27" w14:paraId="7429746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0C89" w14:textId="75636310" w:rsidR="00A65C27" w:rsidRDefault="00A65C27" w:rsidP="00A65C27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13 01 018 022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EE9C" w14:textId="00DC6051" w:rsidR="00A65C27" w:rsidRDefault="00A65C27" w:rsidP="00A65C2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C6D8" w14:textId="2167AE83" w:rsidR="00A65C27" w:rsidRDefault="00A65C27" w:rsidP="00A65C27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FCB8" w14:textId="219E9C14" w:rsidR="00A65C27" w:rsidRDefault="00A65C27" w:rsidP="00A65C2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1E26" w14:textId="5CD66AFE" w:rsidR="00A65C27" w:rsidRDefault="00A65C27" w:rsidP="00A65C27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6295" w14:textId="77777777" w:rsidR="00A65C27" w:rsidRPr="0006344C" w:rsidRDefault="00A65C27" w:rsidP="00A65C27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D29B" w14:textId="4190CD55" w:rsidR="00A65C27" w:rsidRDefault="00A65C27" w:rsidP="00A65C27">
            <w:pPr>
              <w:keepNext/>
              <w:rPr>
                <w:color w:val="000000"/>
                <w:szCs w:val="24"/>
              </w:rPr>
            </w:pPr>
            <w:r w:rsidRPr="00AA2577">
              <w:rPr>
                <w:color w:val="000000"/>
                <w:szCs w:val="24"/>
              </w:rPr>
              <w:t>6</w:t>
            </w:r>
          </w:p>
        </w:tc>
      </w:tr>
      <w:tr w:rsidR="000D0383" w14:paraId="145F22A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5776" w14:textId="20C01B29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14 01 000 000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EC43" w14:textId="04DEAEDE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Condições de entrega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8821" w14:textId="6DE72C40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1FE6" w14:textId="58997687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8016" w14:textId="12650CCF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DeliveryTerms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BB6A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88CE" w14:textId="1078C9FD" w:rsidR="000D0383" w:rsidRDefault="000D34EB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 w:rsidR="000D0383">
              <w:t xml:space="preserve"> </w:t>
            </w:r>
          </w:p>
        </w:tc>
      </w:tr>
      <w:tr w:rsidR="000D0383" w14:paraId="0FAEDEE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FF56" w14:textId="42A9D4ED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14 01 035 000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3C1D" w14:textId="085A6ADB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Código INCOTERM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1560" w14:textId="0FC21679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F2FE" w14:textId="23E4DB4D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E26C" w14:textId="1DBDED6B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incotermCode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3581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81C2" w14:textId="17459324" w:rsidR="000D0383" w:rsidRDefault="000D34EB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34EB" w14:paraId="63ADB93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E202" w14:textId="1AA8A0EC" w:rsidR="000D34EB" w:rsidRDefault="000D34EB" w:rsidP="000D34EB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14 01 036 000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49B5" w14:textId="52323AF3" w:rsidR="000D34EB" w:rsidRDefault="000D34EB" w:rsidP="000D34EB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7C93" w14:textId="6C0C6579" w:rsidR="000D34EB" w:rsidRDefault="000D34EB" w:rsidP="000D34EB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C262" w14:textId="329DD40F" w:rsidR="000D34EB" w:rsidRDefault="000D34EB" w:rsidP="000D34E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FF2B" w14:textId="6BDD1C16" w:rsidR="000D34EB" w:rsidRDefault="000D34EB" w:rsidP="000D34EB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F19" w14:textId="77777777" w:rsidR="000D34EB" w:rsidRPr="0006344C" w:rsidRDefault="000D34EB" w:rsidP="000D34EB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19D4" w14:textId="011E457B" w:rsidR="000D34EB" w:rsidRDefault="000D34EB" w:rsidP="000D34EB">
            <w:pPr>
              <w:keepNext/>
              <w:rPr>
                <w:color w:val="000000"/>
                <w:szCs w:val="24"/>
              </w:rPr>
            </w:pPr>
            <w:r w:rsidRPr="008D7083">
              <w:rPr>
                <w:color w:val="000000"/>
                <w:szCs w:val="24"/>
              </w:rPr>
              <w:t>5</w:t>
            </w:r>
          </w:p>
        </w:tc>
      </w:tr>
      <w:tr w:rsidR="000D34EB" w14:paraId="072D763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240D" w14:textId="761C060C" w:rsidR="000D34EB" w:rsidRDefault="000D34EB" w:rsidP="000D34EB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14 01 020 000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C7B0" w14:textId="2C20E8CE" w:rsidR="000D34EB" w:rsidRDefault="000D34EB" w:rsidP="000D34EB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70ED" w14:textId="058FF6CA" w:rsidR="000D34EB" w:rsidRDefault="000D34EB" w:rsidP="000D34EB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DA3C" w14:textId="7EFB4F96" w:rsidR="000D34EB" w:rsidRDefault="000D34EB" w:rsidP="000D34E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1B19" w14:textId="0A293424" w:rsidR="000D34EB" w:rsidRDefault="000D34EB" w:rsidP="000D34EB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514A" w14:textId="77777777" w:rsidR="000D34EB" w:rsidRPr="0006344C" w:rsidRDefault="000D34EB" w:rsidP="000D34EB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8176" w14:textId="4A993A97" w:rsidR="000D34EB" w:rsidRDefault="000D34EB" w:rsidP="000D34EB">
            <w:pPr>
              <w:keepNext/>
              <w:rPr>
                <w:color w:val="000000"/>
                <w:szCs w:val="24"/>
              </w:rPr>
            </w:pPr>
            <w:r w:rsidRPr="008D7083">
              <w:rPr>
                <w:color w:val="000000"/>
                <w:szCs w:val="24"/>
              </w:rPr>
              <w:t>5</w:t>
            </w:r>
          </w:p>
        </w:tc>
      </w:tr>
      <w:tr w:rsidR="000D34EB" w14:paraId="1FB8618B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3B8E" w14:textId="7F82DCA5" w:rsidR="000D34EB" w:rsidRDefault="000D34EB" w:rsidP="000D34EB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14 01 037 000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6916" w14:textId="5A57AD43" w:rsidR="000D34EB" w:rsidRDefault="000D34EB" w:rsidP="000D34EB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Localização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5B2B" w14:textId="709EBEF9" w:rsidR="000D34EB" w:rsidRDefault="000D34EB" w:rsidP="000D34EB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42DB" w14:textId="15115C48" w:rsidR="000D34EB" w:rsidRDefault="000D34EB" w:rsidP="000D34E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BB46" w14:textId="560DF984" w:rsidR="000D34EB" w:rsidRDefault="000D34EB" w:rsidP="000D34EB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location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65F6" w14:textId="77777777" w:rsidR="000D34EB" w:rsidRPr="0006344C" w:rsidRDefault="000D34EB" w:rsidP="000D34EB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02E" w14:textId="31BF40F6" w:rsidR="000D34EB" w:rsidRDefault="000D34EB" w:rsidP="000D34EB">
            <w:pPr>
              <w:keepNext/>
              <w:rPr>
                <w:color w:val="000000"/>
                <w:szCs w:val="24"/>
              </w:rPr>
            </w:pPr>
            <w:r w:rsidRPr="008D7083">
              <w:rPr>
                <w:color w:val="000000"/>
                <w:szCs w:val="24"/>
              </w:rPr>
              <w:t>5</w:t>
            </w:r>
          </w:p>
        </w:tc>
      </w:tr>
      <w:tr w:rsidR="000D34EB" w14:paraId="306920E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F0A0" w14:textId="77777777" w:rsidR="000D34EB" w:rsidRDefault="000D34EB" w:rsidP="000D34EB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06AA" w14:textId="4C210AF9" w:rsidR="000D34EB" w:rsidRDefault="000D34EB" w:rsidP="000D34EB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67BF" w14:textId="2AAEDB5C" w:rsidR="000D34EB" w:rsidRDefault="000D34EB" w:rsidP="000D34EB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E8E0" w14:textId="1122174A" w:rsidR="000D34EB" w:rsidRDefault="000D34EB" w:rsidP="000D34E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8EB9" w14:textId="63E43491" w:rsidR="000D34EB" w:rsidRDefault="000D34EB" w:rsidP="000D34EB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35A3" w14:textId="77777777" w:rsidR="000D34EB" w:rsidRPr="0006344C" w:rsidRDefault="000D34EB" w:rsidP="000D34EB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6D4D" w14:textId="5DDD07C1" w:rsidR="000D34EB" w:rsidRDefault="000D34EB" w:rsidP="000D34EB">
            <w:pPr>
              <w:keepNext/>
              <w:rPr>
                <w:color w:val="000000"/>
                <w:szCs w:val="24"/>
              </w:rPr>
            </w:pPr>
            <w:r w:rsidRPr="008D7083">
              <w:rPr>
                <w:color w:val="000000"/>
                <w:szCs w:val="24"/>
              </w:rPr>
              <w:t>5</w:t>
            </w:r>
          </w:p>
        </w:tc>
      </w:tr>
      <w:tr w:rsidR="000D0383" w14:paraId="4B411A7C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571A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85D1" w14:textId="1BA1D3A0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País de expedição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890D" w14:textId="2A406D07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A7BE" w14:textId="04A37F76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ECB5" w14:textId="0F5D8426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CountryOfDispatch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9693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4F6F" w14:textId="49FDDFAF" w:rsidR="000D0383" w:rsidRDefault="00327F77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 w:rsidR="000D0383">
              <w:t xml:space="preserve"> </w:t>
            </w:r>
          </w:p>
        </w:tc>
      </w:tr>
      <w:tr w:rsidR="000D0383" w14:paraId="33924E2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8971" w14:textId="0ECC9BE4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16 06 000 000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A293" w14:textId="5A852104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País de expedição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91CE" w14:textId="40507038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72B7" w14:textId="68EDDF0C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9905" w14:textId="0892ACE0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countryOfDispatch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13AE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E343" w14:textId="12AD0E95" w:rsidR="000D0383" w:rsidRDefault="00327F77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1B24622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2E76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3425" w14:textId="5DD5EF18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Destino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29AA" w14:textId="73425AC2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1767" w14:textId="53A0CC05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B08B" w14:textId="5ABFCC48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Destination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B470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14C3" w14:textId="333D0607" w:rsidR="000D0383" w:rsidRDefault="00327F77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 w:rsidR="000D0383">
              <w:t xml:space="preserve"> </w:t>
            </w:r>
          </w:p>
        </w:tc>
      </w:tr>
      <w:tr w:rsidR="000D0383" w14:paraId="5302223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FF49" w14:textId="13E713CA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16 03 000 000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4499" w14:textId="22EED944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País de destino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7A73" w14:textId="4011D7FA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5197" w14:textId="0797563C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D018" w14:textId="53D3E90D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countryOfDestination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F213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9613" w14:textId="7B719DFB" w:rsidR="000D0383" w:rsidRDefault="00327F77" w:rsidP="000D0383">
            <w:pPr>
              <w:keepNext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5</w:t>
            </w:r>
          </w:p>
        </w:tc>
      </w:tr>
      <w:tr w:rsidR="000D0383" w14:paraId="41979DA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6E66" w14:textId="7088E291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16 04 000 000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0509" w14:textId="4E68C405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Região de destino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1D23" w14:textId="2434CAA9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8CA6" w14:textId="184F7CE1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9A57" w14:textId="3C768227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regionOfDestination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D3E0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EACD" w14:textId="768AE0DB" w:rsidR="000D0383" w:rsidRDefault="00327F77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7F2B67A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CFF1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284C" w14:textId="3F3599C4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939F" w14:textId="0658B95E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1474" w14:textId="14CBF15D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69E1" w14:textId="6EF748AF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9802" w14:textId="1FAC61DB" w:rsidR="000D0383" w:rsidRPr="0006344C" w:rsidRDefault="000D0383" w:rsidP="000D0383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5235" w14:textId="3B7D39B5" w:rsidR="000D0383" w:rsidRDefault="00327F77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1C25E96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0751" w14:textId="75773A0D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12 11 000 000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A389" w14:textId="79FB02AD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Entreposto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BB60" w14:textId="2DA28DBA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2E6A" w14:textId="5023DB2E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5880" w14:textId="0A9C5FE9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Warehouse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DE9F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557A" w14:textId="5AD9C092" w:rsidR="000D0383" w:rsidRDefault="00627EB6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 w:rsidR="000D0383">
              <w:t xml:space="preserve"> </w:t>
            </w:r>
          </w:p>
        </w:tc>
      </w:tr>
      <w:tr w:rsidR="000D0383" w14:paraId="365F988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9AFF" w14:textId="0C6C69EA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12 11 002 000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1F2C" w14:textId="3627DFD2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C276" w14:textId="32C23C67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FCDD" w14:textId="60940F56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7583" w14:textId="2B1D40DE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0A84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4164" w14:textId="2D8C2DDD" w:rsidR="000D0383" w:rsidRDefault="00627EB6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6647CB2B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77B4" w14:textId="6B4A1360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12 11 015 000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101A" w14:textId="13D63327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9BDF" w14:textId="1B751A97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9F89" w14:textId="7689C7E7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4FB2" w14:textId="1EC6D9D6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1C21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0E3C" w14:textId="77899DD7" w:rsidR="000D0383" w:rsidRDefault="00627EB6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1798499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CBE9" w14:textId="484AE6DD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12 01 000 000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710E" w14:textId="7C87860C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Documentos precedentes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DD88" w14:textId="762E6B6C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9422" w14:textId="6DDC122E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9B38" w14:textId="2EB269F8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PreviousDocument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7608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DDB6" w14:textId="3FEDB068" w:rsidR="000D0383" w:rsidRDefault="00627EB6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 w:rsidR="000D0383">
              <w:t xml:space="preserve"> </w:t>
            </w:r>
          </w:p>
        </w:tc>
      </w:tr>
      <w:tr w:rsidR="000D0383" w14:paraId="55ECE4E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9B5A" w14:textId="77777777" w:rsidR="000D0383" w:rsidRDefault="000D0383" w:rsidP="000D0383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C0E3" w14:textId="7C15E5C7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7B3C" w14:textId="6F1CF329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A488" w14:textId="44A94D14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D949" w14:textId="2DFEC25F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A44D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158F" w14:textId="6820DC30" w:rsidR="000D0383" w:rsidRDefault="00627EB6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58765AD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3806" w14:textId="4F86CABB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12 01 001 000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15A0" w14:textId="011C5ABA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4DA0" w14:textId="37D14F89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DD4E" w14:textId="73E51CED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A0AD" w14:textId="37939374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CE30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C9E6" w14:textId="29A502A3" w:rsidR="000D0383" w:rsidRDefault="00627EB6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40832B4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81D5" w14:textId="031F7612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12 01 002 000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8B53" w14:textId="69014F7A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E77C" w14:textId="7252EB56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7550" w14:textId="721B4849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3BCF" w14:textId="1BB11713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1B16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0AC0" w14:textId="395DB2FD" w:rsidR="000D0383" w:rsidRDefault="00627EB6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6E9F047A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4116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B5F2" w14:textId="657BB51A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CD4C" w14:textId="55DF9F27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A1EA" w14:textId="7EE98CE8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8EE2" w14:textId="60CF9624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5E20" w14:textId="16BFD8A5" w:rsidR="000D0383" w:rsidRPr="0006344C" w:rsidRDefault="000D0383" w:rsidP="000D0383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CC4A" w14:textId="1E7EC38D" w:rsidR="000D0383" w:rsidRDefault="00627EB6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40612E8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ED2A" w14:textId="6B41AAC8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12 02 000 000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1675" w14:textId="5141A308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Informação adicional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7B2B" w14:textId="5E1844CB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F36A" w14:textId="6414063F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1EB3" w14:textId="6F408B4E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AdditionalInformation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6FCC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DCD8" w14:textId="2D0DEE7B" w:rsidR="000D0383" w:rsidRDefault="00627EB6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 w:rsidR="000D0383">
              <w:t xml:space="preserve"> </w:t>
            </w:r>
          </w:p>
        </w:tc>
      </w:tr>
      <w:tr w:rsidR="000D0383" w14:paraId="7EE60DDB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273F" w14:textId="77777777" w:rsidR="000D0383" w:rsidRDefault="000D0383" w:rsidP="000D0383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623E" w14:textId="5AAE8B5C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D3DE" w14:textId="75252B8D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C27D" w14:textId="2E04A5FA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2340" w14:textId="03603513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5965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3701" w14:textId="67B56878" w:rsidR="000D0383" w:rsidRDefault="00627EB6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3144324B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63B2" w14:textId="204A455C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12 02 008 000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7E06" w14:textId="5C53934B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AEA2" w14:textId="0D4678EB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3977" w14:textId="63998C96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8869" w14:textId="14B33FB2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F97D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05FB" w14:textId="5273C34F" w:rsidR="000D0383" w:rsidRDefault="00627EB6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0C18627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23A4" w14:textId="1E859FE2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12 02 009 000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12F5" w14:textId="07536D3C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2CAC" w14:textId="269238E4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C35C" w14:textId="529D4F1B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8A71" w14:textId="77F09533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1213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5B03" w14:textId="2338ABD4" w:rsidR="000D0383" w:rsidRDefault="00627EB6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507BBA6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9F91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4B27" w14:textId="35AA76B4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E9F6" w14:textId="6798B234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778F" w14:textId="67F9546C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5FB8" w14:textId="6328A3C6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0D95" w14:textId="291FDC64" w:rsidR="000D0383" w:rsidRPr="0006344C" w:rsidRDefault="000D0383" w:rsidP="000D0383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CACC" w14:textId="16BB6633" w:rsidR="000D0383" w:rsidRDefault="00627EB6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D0383" w14:paraId="1C19AF3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493B" w14:textId="206379F8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12 03 000 000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4303" w14:textId="234AE049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Documentos de suporte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971E" w14:textId="0A8B050C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293F" w14:textId="124D5D80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3D6F" w14:textId="3D08BD8F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SupportingDocument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CC94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09FB" w14:textId="489D67D6" w:rsidR="000D0383" w:rsidRDefault="00627EB6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 w:rsidR="000D0383">
              <w:t xml:space="preserve"> </w:t>
            </w:r>
          </w:p>
        </w:tc>
      </w:tr>
      <w:tr w:rsidR="000D0383" w14:paraId="76DC2939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56A7" w14:textId="77777777" w:rsidR="000D0383" w:rsidRDefault="000D0383" w:rsidP="000D0383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F30C" w14:textId="77266E8F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FDE8" w14:textId="186C51B9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925C" w14:textId="0E87DDBB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AE88" w14:textId="0D521944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92D1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15B2" w14:textId="2741E211" w:rsidR="000D0383" w:rsidRDefault="00627EB6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332D7E" w14:paraId="6E8270D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CFDC" w14:textId="1D2F7FA3" w:rsidR="00332D7E" w:rsidRDefault="00332D7E" w:rsidP="00332D7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12 03 001 000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0582" w14:textId="42405C1E" w:rsidR="00332D7E" w:rsidRDefault="00332D7E" w:rsidP="00332D7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3D38" w14:textId="3A1AC4D0" w:rsidR="00332D7E" w:rsidRDefault="00332D7E" w:rsidP="00332D7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63E2" w14:textId="2FFD3834" w:rsidR="00332D7E" w:rsidRDefault="00332D7E" w:rsidP="00332D7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CD70" w14:textId="2061F829" w:rsidR="00332D7E" w:rsidRDefault="00332D7E" w:rsidP="00332D7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1097" w14:textId="77777777" w:rsidR="00332D7E" w:rsidRPr="0006344C" w:rsidRDefault="00332D7E" w:rsidP="00332D7E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2E9A" w14:textId="6EDB1000" w:rsidR="00332D7E" w:rsidRDefault="00332D7E" w:rsidP="00332D7E">
            <w:pPr>
              <w:keepNext/>
              <w:rPr>
                <w:color w:val="000000"/>
                <w:szCs w:val="24"/>
              </w:rPr>
            </w:pPr>
            <w:r w:rsidRPr="00BC16E6">
              <w:rPr>
                <w:color w:val="000000"/>
                <w:szCs w:val="24"/>
              </w:rPr>
              <w:t>5</w:t>
            </w:r>
          </w:p>
        </w:tc>
      </w:tr>
      <w:tr w:rsidR="00332D7E" w14:paraId="1377085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EADB" w14:textId="5887DACE" w:rsidR="00332D7E" w:rsidRDefault="00332D7E" w:rsidP="00332D7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12 03 002 000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A90C" w14:textId="6EE1EB92" w:rsidR="00332D7E" w:rsidRDefault="00332D7E" w:rsidP="00332D7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3B3A" w14:textId="6C173EF7" w:rsidR="00332D7E" w:rsidRDefault="00332D7E" w:rsidP="00332D7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024C" w14:textId="52D77E8B" w:rsidR="00332D7E" w:rsidRDefault="00332D7E" w:rsidP="00332D7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22E8" w14:textId="301E7B3B" w:rsidR="00332D7E" w:rsidRDefault="00332D7E" w:rsidP="00332D7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FD84" w14:textId="77777777" w:rsidR="00332D7E" w:rsidRPr="0006344C" w:rsidRDefault="00332D7E" w:rsidP="00332D7E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859F" w14:textId="0CD1C3CA" w:rsidR="00332D7E" w:rsidRDefault="00332D7E" w:rsidP="00332D7E">
            <w:pPr>
              <w:keepNext/>
              <w:rPr>
                <w:color w:val="000000"/>
                <w:szCs w:val="24"/>
              </w:rPr>
            </w:pPr>
            <w:r w:rsidRPr="00BC16E6">
              <w:rPr>
                <w:color w:val="000000"/>
                <w:szCs w:val="24"/>
              </w:rPr>
              <w:t>5</w:t>
            </w:r>
          </w:p>
        </w:tc>
      </w:tr>
      <w:tr w:rsidR="00332D7E" w14:paraId="206F20D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AE69" w14:textId="77777777" w:rsidR="00332D7E" w:rsidRDefault="00332D7E" w:rsidP="00332D7E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A0AE" w14:textId="624AE2EA" w:rsidR="00332D7E" w:rsidRDefault="00332D7E" w:rsidP="00332D7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EA78" w14:textId="6DF027E9" w:rsidR="00332D7E" w:rsidRDefault="00332D7E" w:rsidP="00332D7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E913" w14:textId="31380DFB" w:rsidR="00332D7E" w:rsidRDefault="00332D7E" w:rsidP="00332D7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8093" w14:textId="4E7D253B" w:rsidR="00332D7E" w:rsidRDefault="00332D7E" w:rsidP="00332D7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7F36" w14:textId="320A3A7A" w:rsidR="00332D7E" w:rsidRPr="0006344C" w:rsidRDefault="00332D7E" w:rsidP="00332D7E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2577" w14:textId="44712609" w:rsidR="00332D7E" w:rsidRDefault="00332D7E" w:rsidP="00332D7E">
            <w:pPr>
              <w:keepNext/>
              <w:rPr>
                <w:color w:val="000000"/>
                <w:szCs w:val="24"/>
              </w:rPr>
            </w:pPr>
            <w:r w:rsidRPr="00BC16E6">
              <w:rPr>
                <w:color w:val="000000"/>
                <w:szCs w:val="24"/>
              </w:rPr>
              <w:t>5</w:t>
            </w:r>
          </w:p>
        </w:tc>
      </w:tr>
      <w:tr w:rsidR="00332D7E" w14:paraId="3B9E58DB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4D27" w14:textId="44C3AD37" w:rsidR="00332D7E" w:rsidRDefault="00332D7E" w:rsidP="00332D7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9E57" w14:textId="21D8E0C9" w:rsidR="00332D7E" w:rsidRDefault="00332D7E" w:rsidP="00332D7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Designação da entidade emissora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7341" w14:textId="183455A4" w:rsidR="00332D7E" w:rsidRDefault="00332D7E" w:rsidP="00332D7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63FF" w14:textId="2AC62728" w:rsidR="00332D7E" w:rsidRDefault="00332D7E" w:rsidP="00332D7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103E" w14:textId="0ED8F450" w:rsidR="00332D7E" w:rsidRDefault="00332D7E" w:rsidP="00332D7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issuingAuthorityName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F5DC" w14:textId="77777777" w:rsidR="00332D7E" w:rsidRPr="0006344C" w:rsidRDefault="00332D7E" w:rsidP="00332D7E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E2DF" w14:textId="29B64C19" w:rsidR="00332D7E" w:rsidRDefault="00332D7E" w:rsidP="00332D7E">
            <w:pPr>
              <w:keepNext/>
              <w:rPr>
                <w:color w:val="000000"/>
                <w:szCs w:val="24"/>
              </w:rPr>
            </w:pPr>
            <w:r w:rsidRPr="00BC16E6">
              <w:rPr>
                <w:color w:val="000000"/>
                <w:szCs w:val="24"/>
              </w:rPr>
              <w:t>5</w:t>
            </w:r>
          </w:p>
        </w:tc>
      </w:tr>
      <w:tr w:rsidR="00332D7E" w14:paraId="4511956C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1969" w14:textId="4E9E26DA" w:rsidR="00332D7E" w:rsidRDefault="00332D7E" w:rsidP="00332D7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12 03 011 000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B7E0" w14:textId="24455223" w:rsidR="00332D7E" w:rsidRDefault="00332D7E" w:rsidP="00332D7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validade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C0FA" w14:textId="126CD37F" w:rsidR="00332D7E" w:rsidRDefault="00332D7E" w:rsidP="00332D7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FDEE" w14:textId="73FA6D40" w:rsidR="00332D7E" w:rsidRDefault="00332D7E" w:rsidP="00332D7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5566" w14:textId="693E2057" w:rsidR="00332D7E" w:rsidRDefault="00332D7E" w:rsidP="00332D7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dateOfValidity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FDE7" w14:textId="77777777" w:rsidR="00332D7E" w:rsidRPr="0006344C" w:rsidRDefault="00332D7E" w:rsidP="00332D7E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4437" w14:textId="6D30DF81" w:rsidR="00332D7E" w:rsidRDefault="00332D7E" w:rsidP="00332D7E">
            <w:pPr>
              <w:keepNext/>
              <w:rPr>
                <w:color w:val="000000"/>
                <w:szCs w:val="24"/>
              </w:rPr>
            </w:pPr>
            <w:r w:rsidRPr="00BC16E6">
              <w:rPr>
                <w:color w:val="000000"/>
                <w:szCs w:val="24"/>
              </w:rPr>
              <w:t>5</w:t>
            </w:r>
          </w:p>
        </w:tc>
      </w:tr>
      <w:tr w:rsidR="00332D7E" w14:paraId="3F2C45F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231B" w14:textId="2084EF2C" w:rsidR="00332D7E" w:rsidRDefault="00332D7E" w:rsidP="00332D7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12 03 013 000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8618" w14:textId="26D827AE" w:rsidR="00332D7E" w:rsidRDefault="00332D7E" w:rsidP="00332D7E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Número da linha da adição no documento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24E7" w14:textId="4D76F6A2" w:rsidR="00332D7E" w:rsidRDefault="00332D7E" w:rsidP="00332D7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981F" w14:textId="67E07612" w:rsidR="00332D7E" w:rsidRDefault="00332D7E" w:rsidP="00332D7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ADCF" w14:textId="291E8CD9" w:rsidR="00332D7E" w:rsidRDefault="00332D7E" w:rsidP="00332D7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documentLineItemNumber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C227" w14:textId="77777777" w:rsidR="00332D7E" w:rsidRPr="0006344C" w:rsidRDefault="00332D7E" w:rsidP="00332D7E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37D9" w14:textId="713DCF10" w:rsidR="00332D7E" w:rsidRDefault="00332D7E" w:rsidP="00332D7E">
            <w:pPr>
              <w:keepNext/>
              <w:rPr>
                <w:color w:val="000000"/>
                <w:szCs w:val="24"/>
              </w:rPr>
            </w:pPr>
            <w:r w:rsidRPr="00BC16E6">
              <w:rPr>
                <w:color w:val="000000"/>
                <w:szCs w:val="24"/>
              </w:rPr>
              <w:t>5</w:t>
            </w:r>
          </w:p>
        </w:tc>
      </w:tr>
      <w:tr w:rsidR="000D0383" w14:paraId="39BEA86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E922" w14:textId="624EBD46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12 04 000 000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9D30" w14:textId="01C00212" w:rsidR="000D0383" w:rsidRPr="0006344C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Referências adicionais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FA20" w14:textId="3E1C25A3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869A" w14:textId="58DCA16D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87C7" w14:textId="2329C0D2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C238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D1E2" w14:textId="50367A8A" w:rsidR="000D0383" w:rsidRDefault="00332D7E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 w:rsidR="000D0383">
              <w:t xml:space="preserve"> </w:t>
            </w:r>
          </w:p>
        </w:tc>
      </w:tr>
      <w:tr w:rsidR="00332D7E" w14:paraId="54DB57C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200B" w14:textId="77777777" w:rsidR="00332D7E" w:rsidRDefault="00332D7E" w:rsidP="00332D7E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295A" w14:textId="7DC29D31" w:rsidR="00332D7E" w:rsidRDefault="00332D7E" w:rsidP="00332D7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35FD" w14:textId="2E155A56" w:rsidR="00332D7E" w:rsidRDefault="00332D7E" w:rsidP="00332D7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1204" w14:textId="043760B3" w:rsidR="00332D7E" w:rsidRDefault="00332D7E" w:rsidP="00332D7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D488" w14:textId="5B856321" w:rsidR="00332D7E" w:rsidRDefault="00332D7E" w:rsidP="00332D7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3E46" w14:textId="77777777" w:rsidR="00332D7E" w:rsidRPr="0006344C" w:rsidRDefault="00332D7E" w:rsidP="00332D7E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C73E" w14:textId="26F76DF4" w:rsidR="00332D7E" w:rsidRDefault="00332D7E" w:rsidP="00332D7E">
            <w:pPr>
              <w:keepNext/>
              <w:rPr>
                <w:snapToGrid w:val="0"/>
                <w:color w:val="0000FF"/>
              </w:rPr>
            </w:pPr>
            <w:r w:rsidRPr="00146E55">
              <w:rPr>
                <w:color w:val="000000"/>
                <w:szCs w:val="24"/>
              </w:rPr>
              <w:t>5</w:t>
            </w:r>
          </w:p>
        </w:tc>
      </w:tr>
      <w:tr w:rsidR="00332D7E" w14:paraId="271602C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04B5" w14:textId="12758B39" w:rsidR="00332D7E" w:rsidRDefault="00332D7E" w:rsidP="00332D7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12 04 001 000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51B9" w14:textId="426AD802" w:rsidR="00332D7E" w:rsidRDefault="00332D7E" w:rsidP="00332D7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E201" w14:textId="17ED9773" w:rsidR="00332D7E" w:rsidRDefault="00332D7E" w:rsidP="00332D7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F1E3" w14:textId="10D7DEA3" w:rsidR="00332D7E" w:rsidRDefault="00332D7E" w:rsidP="00332D7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9425" w14:textId="4484CE1C" w:rsidR="00332D7E" w:rsidRDefault="00332D7E" w:rsidP="00332D7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FA86" w14:textId="77777777" w:rsidR="00332D7E" w:rsidRPr="0006344C" w:rsidRDefault="00332D7E" w:rsidP="00332D7E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D187" w14:textId="681F1C45" w:rsidR="00332D7E" w:rsidRDefault="00332D7E" w:rsidP="00332D7E">
            <w:pPr>
              <w:keepNext/>
              <w:rPr>
                <w:color w:val="000000"/>
                <w:szCs w:val="24"/>
              </w:rPr>
            </w:pPr>
            <w:r w:rsidRPr="00146E55">
              <w:rPr>
                <w:color w:val="000000"/>
                <w:szCs w:val="24"/>
              </w:rPr>
              <w:t>5</w:t>
            </w:r>
          </w:p>
        </w:tc>
      </w:tr>
      <w:tr w:rsidR="00332D7E" w14:paraId="22BDD41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3BA0" w14:textId="677D6CEF" w:rsidR="00332D7E" w:rsidRDefault="00332D7E" w:rsidP="00332D7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12 04 002 000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34E0" w14:textId="51C90815" w:rsidR="00332D7E" w:rsidRDefault="00332D7E" w:rsidP="00332D7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67B8" w14:textId="2847DFC1" w:rsidR="00332D7E" w:rsidRDefault="00332D7E" w:rsidP="00332D7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B883" w14:textId="685FA596" w:rsidR="00332D7E" w:rsidRDefault="00332D7E" w:rsidP="00332D7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5C0C" w14:textId="3860475B" w:rsidR="00332D7E" w:rsidRDefault="00332D7E" w:rsidP="00332D7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05C3" w14:textId="77777777" w:rsidR="00332D7E" w:rsidRPr="0006344C" w:rsidRDefault="00332D7E" w:rsidP="00332D7E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D5AB" w14:textId="003C7D4D" w:rsidR="00332D7E" w:rsidRDefault="00332D7E" w:rsidP="00332D7E">
            <w:pPr>
              <w:keepNext/>
              <w:rPr>
                <w:color w:val="000000"/>
                <w:szCs w:val="24"/>
              </w:rPr>
            </w:pPr>
            <w:r w:rsidRPr="00146E55">
              <w:rPr>
                <w:color w:val="000000"/>
                <w:szCs w:val="24"/>
              </w:rPr>
              <w:t>5</w:t>
            </w:r>
          </w:p>
        </w:tc>
      </w:tr>
      <w:tr w:rsidR="00332D7E" w14:paraId="5BC86D2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3805" w14:textId="77777777" w:rsidR="00332D7E" w:rsidRDefault="00332D7E" w:rsidP="00332D7E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CCDD" w14:textId="331171DA" w:rsidR="00332D7E" w:rsidRDefault="00332D7E" w:rsidP="00332D7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2B34" w14:textId="3F498080" w:rsidR="00332D7E" w:rsidRDefault="00332D7E" w:rsidP="00332D7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398B" w14:textId="01D39335" w:rsidR="00332D7E" w:rsidRDefault="00332D7E" w:rsidP="00332D7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4032" w14:textId="2CC31087" w:rsidR="00332D7E" w:rsidRDefault="00332D7E" w:rsidP="00332D7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8891" w14:textId="525DCE55" w:rsidR="00332D7E" w:rsidRPr="0006344C" w:rsidRDefault="00332D7E" w:rsidP="00332D7E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0AAD" w14:textId="2773936F" w:rsidR="00332D7E" w:rsidRDefault="00332D7E" w:rsidP="00332D7E">
            <w:pPr>
              <w:keepNext/>
              <w:rPr>
                <w:color w:val="000000"/>
                <w:szCs w:val="24"/>
              </w:rPr>
            </w:pPr>
            <w:r w:rsidRPr="00146E55">
              <w:rPr>
                <w:color w:val="000000"/>
                <w:szCs w:val="24"/>
              </w:rPr>
              <w:t>5</w:t>
            </w:r>
          </w:p>
        </w:tc>
      </w:tr>
      <w:tr w:rsidR="000D0383" w14:paraId="36985DF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3005" w14:textId="0E58F2F8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14 04 000 000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ED8E" w14:textId="056DD6B5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Acréscimos e deduções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5434" w14:textId="61D2A396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1B3E" w14:textId="68DA966B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F6E2" w14:textId="24C97A6A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AdditionsAndDeductions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2261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BAC2" w14:textId="160F0821" w:rsidR="000D0383" w:rsidRDefault="00332D7E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 w:rsidR="000D0383">
              <w:t xml:space="preserve"> </w:t>
            </w:r>
          </w:p>
        </w:tc>
      </w:tr>
      <w:tr w:rsidR="00332D7E" w14:paraId="10A206D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949B" w14:textId="77777777" w:rsidR="00332D7E" w:rsidRDefault="00332D7E" w:rsidP="00332D7E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F898" w14:textId="32ED29BA" w:rsidR="00332D7E" w:rsidRDefault="00332D7E" w:rsidP="00332D7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A37A" w14:textId="4F6680F1" w:rsidR="00332D7E" w:rsidRDefault="00332D7E" w:rsidP="00332D7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6B5F" w14:textId="2A6D8EB2" w:rsidR="00332D7E" w:rsidRDefault="00332D7E" w:rsidP="00332D7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CC23" w14:textId="480800C8" w:rsidR="00332D7E" w:rsidRDefault="00332D7E" w:rsidP="00332D7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5680" w14:textId="77777777" w:rsidR="00332D7E" w:rsidRPr="0006344C" w:rsidRDefault="00332D7E" w:rsidP="00332D7E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22AD" w14:textId="0AD77DFC" w:rsidR="00332D7E" w:rsidRDefault="00332D7E" w:rsidP="00332D7E">
            <w:pPr>
              <w:keepNext/>
              <w:rPr>
                <w:snapToGrid w:val="0"/>
                <w:color w:val="0000FF"/>
              </w:rPr>
            </w:pPr>
            <w:r w:rsidRPr="00A52F4C">
              <w:rPr>
                <w:color w:val="000000"/>
                <w:szCs w:val="24"/>
              </w:rPr>
              <w:t>5</w:t>
            </w:r>
          </w:p>
        </w:tc>
      </w:tr>
      <w:tr w:rsidR="00332D7E" w14:paraId="7D03771A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0FEB" w14:textId="08FD2DFD" w:rsidR="00332D7E" w:rsidRDefault="00332D7E" w:rsidP="00332D7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14 04 008 000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7765" w14:textId="73D9FB07" w:rsidR="00332D7E" w:rsidRDefault="00332D7E" w:rsidP="00332D7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5368" w14:textId="0C803D9F" w:rsidR="00332D7E" w:rsidRDefault="00332D7E" w:rsidP="00332D7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7DF8" w14:textId="2EC8BCD4" w:rsidR="00332D7E" w:rsidRDefault="00332D7E" w:rsidP="00332D7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6DFC" w14:textId="6600D01A" w:rsidR="00332D7E" w:rsidRDefault="00332D7E" w:rsidP="00332D7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1CB0" w14:textId="77777777" w:rsidR="00332D7E" w:rsidRPr="0006344C" w:rsidRDefault="00332D7E" w:rsidP="00332D7E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51FF" w14:textId="5819B141" w:rsidR="00332D7E" w:rsidRDefault="00332D7E" w:rsidP="00332D7E">
            <w:pPr>
              <w:keepNext/>
              <w:rPr>
                <w:color w:val="000000"/>
                <w:szCs w:val="24"/>
              </w:rPr>
            </w:pPr>
            <w:r w:rsidRPr="00A52F4C">
              <w:rPr>
                <w:color w:val="000000"/>
                <w:szCs w:val="24"/>
              </w:rPr>
              <w:t>5</w:t>
            </w:r>
          </w:p>
        </w:tc>
      </w:tr>
      <w:tr w:rsidR="00332D7E" w14:paraId="6CF293E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E3E4" w14:textId="311FE459" w:rsidR="00332D7E" w:rsidRDefault="00332D7E" w:rsidP="00332D7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14 04 014 000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6077" w14:textId="2F87FA6F" w:rsidR="00332D7E" w:rsidRDefault="00332D7E" w:rsidP="00332D7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AFBD" w14:textId="0E9F2E79" w:rsidR="00332D7E" w:rsidRDefault="00332D7E" w:rsidP="00332D7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BED3" w14:textId="0BC689A3" w:rsidR="00332D7E" w:rsidRDefault="00332D7E" w:rsidP="00332D7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8455" w14:textId="5A9AF619" w:rsidR="00332D7E" w:rsidRDefault="00332D7E" w:rsidP="00332D7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AF5C" w14:textId="77777777" w:rsidR="00332D7E" w:rsidRPr="0006344C" w:rsidRDefault="00332D7E" w:rsidP="00332D7E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2746" w14:textId="02844610" w:rsidR="00332D7E" w:rsidRDefault="00332D7E" w:rsidP="00332D7E">
            <w:pPr>
              <w:keepNext/>
              <w:rPr>
                <w:color w:val="000000"/>
                <w:szCs w:val="24"/>
              </w:rPr>
            </w:pPr>
            <w:r w:rsidRPr="00A52F4C">
              <w:rPr>
                <w:color w:val="000000"/>
                <w:szCs w:val="24"/>
              </w:rPr>
              <w:t>5</w:t>
            </w:r>
          </w:p>
        </w:tc>
      </w:tr>
      <w:tr w:rsidR="000D0383" w14:paraId="5995E70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0CE2" w14:textId="66CCA03A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13 16 000 000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2D7D" w14:textId="532BC31C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Referências fiscais adicionais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0A1F" w14:textId="50E8F48B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2EE3" w14:textId="13FA5D81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9C65" w14:textId="06E1CBA6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AdditionalFiscalReference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B80A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404F" w14:textId="7273A3D1" w:rsidR="000D0383" w:rsidRDefault="00332D7E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 w:rsidR="000D0383">
              <w:t xml:space="preserve"> </w:t>
            </w:r>
          </w:p>
        </w:tc>
      </w:tr>
      <w:tr w:rsidR="00332D7E" w14:paraId="1129860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E9EA" w14:textId="77777777" w:rsidR="00332D7E" w:rsidRDefault="00332D7E" w:rsidP="00332D7E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A041" w14:textId="0106B327" w:rsidR="00332D7E" w:rsidRDefault="00332D7E" w:rsidP="00332D7E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CD2E" w14:textId="79138A06" w:rsidR="00332D7E" w:rsidRDefault="00332D7E" w:rsidP="00332D7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494F" w14:textId="7DA3047C" w:rsidR="00332D7E" w:rsidRDefault="00332D7E" w:rsidP="00332D7E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2F3E" w14:textId="71EFFB9C" w:rsidR="00332D7E" w:rsidRDefault="00332D7E" w:rsidP="00332D7E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4BAB" w14:textId="77777777" w:rsidR="00332D7E" w:rsidRPr="0006344C" w:rsidRDefault="00332D7E" w:rsidP="00332D7E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B98F" w14:textId="2027DE00" w:rsidR="00332D7E" w:rsidRDefault="00332D7E" w:rsidP="00332D7E">
            <w:pPr>
              <w:keepNext/>
              <w:rPr>
                <w:snapToGrid w:val="0"/>
                <w:color w:val="0000FF"/>
              </w:rPr>
            </w:pPr>
            <w:r w:rsidRPr="00B7113B">
              <w:rPr>
                <w:color w:val="000000"/>
                <w:szCs w:val="24"/>
              </w:rPr>
              <w:t>5</w:t>
            </w:r>
          </w:p>
        </w:tc>
      </w:tr>
      <w:tr w:rsidR="00332D7E" w14:paraId="7CCB459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0D1F" w14:textId="1D38ECCF" w:rsidR="00332D7E" w:rsidRDefault="00332D7E" w:rsidP="00332D7E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13 16 031 000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413F" w14:textId="2BE18B74" w:rsidR="00332D7E" w:rsidRDefault="00332D7E" w:rsidP="00332D7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BF56" w14:textId="06AFBB35" w:rsidR="00332D7E" w:rsidRDefault="00332D7E" w:rsidP="00332D7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41F4" w14:textId="1EADA078" w:rsidR="00332D7E" w:rsidRDefault="00332D7E" w:rsidP="00332D7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DCEB" w14:textId="05F1E8A0" w:rsidR="00332D7E" w:rsidRDefault="00332D7E" w:rsidP="00332D7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14D1" w14:textId="77777777" w:rsidR="00332D7E" w:rsidRPr="0006344C" w:rsidRDefault="00332D7E" w:rsidP="00332D7E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49B5" w14:textId="24F6C729" w:rsidR="00332D7E" w:rsidRDefault="00332D7E" w:rsidP="00332D7E">
            <w:pPr>
              <w:keepNext/>
              <w:rPr>
                <w:color w:val="000000"/>
                <w:szCs w:val="24"/>
              </w:rPr>
            </w:pPr>
            <w:r w:rsidRPr="00B7113B">
              <w:rPr>
                <w:color w:val="000000"/>
                <w:szCs w:val="24"/>
              </w:rPr>
              <w:t>5</w:t>
            </w:r>
          </w:p>
        </w:tc>
      </w:tr>
      <w:tr w:rsidR="00332D7E" w14:paraId="26E92E9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7E95" w14:textId="5AAC55C1" w:rsidR="00332D7E" w:rsidRDefault="00332D7E" w:rsidP="00332D7E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13 16 034 000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DE50" w14:textId="2062A83A" w:rsidR="00332D7E" w:rsidRDefault="00332D7E" w:rsidP="00332D7E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 IVA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8825" w14:textId="03DC8E1E" w:rsidR="00332D7E" w:rsidRDefault="00332D7E" w:rsidP="00332D7E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A831" w14:textId="3F44CE98" w:rsidR="00332D7E" w:rsidRDefault="00332D7E" w:rsidP="00332D7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34D7" w14:textId="4DB671D0" w:rsidR="00332D7E" w:rsidRDefault="00332D7E" w:rsidP="00332D7E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VATIdentificationNumber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2286" w14:textId="77777777" w:rsidR="00332D7E" w:rsidRPr="0006344C" w:rsidRDefault="00332D7E" w:rsidP="00332D7E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69C9" w14:textId="71E0C96F" w:rsidR="00332D7E" w:rsidRDefault="00332D7E" w:rsidP="00332D7E">
            <w:pPr>
              <w:keepNext/>
              <w:rPr>
                <w:color w:val="000000"/>
                <w:szCs w:val="24"/>
              </w:rPr>
            </w:pPr>
            <w:r w:rsidRPr="00B7113B">
              <w:rPr>
                <w:color w:val="000000"/>
                <w:szCs w:val="24"/>
              </w:rPr>
              <w:t>5</w:t>
            </w:r>
          </w:p>
        </w:tc>
      </w:tr>
      <w:tr w:rsidR="000D0383" w14:paraId="567E35E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8627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6AB8" w14:textId="42E6867B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Remessa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0BE9" w14:textId="20C1F2EE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8EE3" w14:textId="4B914A8F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5881" w14:textId="1FE62F56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Consignment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35FD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FEAF" w14:textId="6BCBE555" w:rsidR="000D0383" w:rsidRDefault="00C4662C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 w:rsidR="000D0383">
              <w:t xml:space="preserve"> </w:t>
            </w:r>
          </w:p>
        </w:tc>
      </w:tr>
      <w:tr w:rsidR="00C4662C" w14:paraId="429E80F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C790" w14:textId="55C7A05C" w:rsidR="00C4662C" w:rsidRDefault="00C4662C" w:rsidP="00C4662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12 08 000 000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C703" w14:textId="665FCE93" w:rsidR="00C4662C" w:rsidRDefault="00C4662C" w:rsidP="00C4662C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referência/NRUR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A6EB" w14:textId="0484BF7D" w:rsidR="00C4662C" w:rsidRDefault="00C4662C" w:rsidP="00C4662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3D58" w14:textId="73B2C8F7" w:rsidR="00C4662C" w:rsidRDefault="00C4662C" w:rsidP="00C4662C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26BF" w14:textId="2CD4B287" w:rsidR="00C4662C" w:rsidRDefault="00C4662C" w:rsidP="00C4662C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referenceNumberUCR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35B1" w14:textId="76D1B630" w:rsidR="00C4662C" w:rsidRPr="0006344C" w:rsidRDefault="00C4662C" w:rsidP="00C4662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Utilização livre pelo Operador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AC00" w14:textId="60796F7F" w:rsidR="00C4662C" w:rsidRDefault="00C4662C" w:rsidP="00C4662C">
            <w:pPr>
              <w:keepNext/>
              <w:rPr>
                <w:snapToGrid w:val="0"/>
                <w:color w:val="0000FF"/>
              </w:rPr>
            </w:pPr>
            <w:r w:rsidRPr="003871C3">
              <w:rPr>
                <w:color w:val="000000"/>
                <w:szCs w:val="24"/>
              </w:rPr>
              <w:t>5</w:t>
            </w:r>
          </w:p>
        </w:tc>
      </w:tr>
      <w:tr w:rsidR="00C4662C" w14:paraId="3D45304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433F" w14:textId="225B27F5" w:rsidR="00C4662C" w:rsidRDefault="00C4662C" w:rsidP="00C4662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19 01 000 000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510" w14:textId="1E18B301" w:rsidR="00C4662C" w:rsidRDefault="00C4662C" w:rsidP="00C4662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Indicador de contentor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6418" w14:textId="3497EE67" w:rsidR="00C4662C" w:rsidRDefault="00C4662C" w:rsidP="00C4662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F264" w14:textId="43A1B25F" w:rsidR="00C4662C" w:rsidRDefault="00C4662C" w:rsidP="00C4662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C1F8" w14:textId="2D44AEE5" w:rsidR="00C4662C" w:rsidRDefault="00C4662C" w:rsidP="00C4662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containerIndicator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0031" w14:textId="3EF64C80" w:rsidR="00C4662C" w:rsidRDefault="00C4662C" w:rsidP="00C4662C">
            <w:pPr>
              <w:rPr>
                <w:color w:val="000000"/>
                <w:szCs w:val="24"/>
              </w:rPr>
            </w:pPr>
            <w:r w:rsidRPr="006E0939">
              <w:rPr>
                <w:color w:val="000000"/>
                <w:szCs w:val="24"/>
              </w:rPr>
              <w:t>0 –</w:t>
            </w:r>
            <w:r>
              <w:rPr>
                <w:color w:val="000000"/>
                <w:szCs w:val="24"/>
              </w:rPr>
              <w:t xml:space="preserve"> </w:t>
            </w:r>
            <w:r w:rsidRPr="006E0939">
              <w:rPr>
                <w:color w:val="000000"/>
                <w:szCs w:val="24"/>
              </w:rPr>
              <w:t xml:space="preserve">Mercadorias não transportadas em </w:t>
            </w:r>
            <w:r w:rsidRPr="006E0939">
              <w:rPr>
                <w:color w:val="000000"/>
                <w:szCs w:val="24"/>
              </w:rPr>
              <w:lastRenderedPageBreak/>
              <w:t>contentores;</w:t>
            </w:r>
            <w:r w:rsidRPr="006E0939">
              <w:rPr>
                <w:color w:val="000000"/>
                <w:szCs w:val="24"/>
              </w:rPr>
              <w:br/>
              <w:t>1</w:t>
            </w:r>
            <w:r>
              <w:rPr>
                <w:color w:val="000000"/>
                <w:szCs w:val="24"/>
              </w:rPr>
              <w:t xml:space="preserve"> </w:t>
            </w:r>
            <w:r w:rsidRPr="006E0939">
              <w:rPr>
                <w:color w:val="000000"/>
                <w:szCs w:val="24"/>
              </w:rPr>
              <w:t>–</w:t>
            </w:r>
            <w:r>
              <w:rPr>
                <w:color w:val="000000"/>
                <w:szCs w:val="24"/>
              </w:rPr>
              <w:t xml:space="preserve"> </w:t>
            </w:r>
            <w:r w:rsidRPr="006E0939">
              <w:rPr>
                <w:color w:val="000000"/>
                <w:szCs w:val="24"/>
              </w:rPr>
              <w:t>Mercadorias transportadas em contentores.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1B03" w14:textId="6C270212" w:rsidR="00C4662C" w:rsidRDefault="00C4662C" w:rsidP="00C4662C">
            <w:pPr>
              <w:keepNext/>
              <w:rPr>
                <w:color w:val="000000"/>
                <w:szCs w:val="24"/>
              </w:rPr>
            </w:pPr>
            <w:r w:rsidRPr="003871C3">
              <w:rPr>
                <w:color w:val="000000"/>
                <w:szCs w:val="24"/>
              </w:rPr>
              <w:lastRenderedPageBreak/>
              <w:t>5</w:t>
            </w:r>
          </w:p>
        </w:tc>
      </w:tr>
      <w:tr w:rsidR="00C4662C" w14:paraId="1EC59E89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9B53" w14:textId="1E5FBC26" w:rsidR="00C4662C" w:rsidRDefault="00C4662C" w:rsidP="00C4662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19 03 000 000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76EF" w14:textId="59C1B121" w:rsidR="00C4662C" w:rsidRDefault="00C4662C" w:rsidP="00C4662C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Modo de transporte na fronteira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A4B9" w14:textId="76B52915" w:rsidR="00C4662C" w:rsidRDefault="00C4662C" w:rsidP="00C4662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3308" w14:textId="1EF612A0" w:rsidR="00C4662C" w:rsidRDefault="00C4662C" w:rsidP="00C4662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B458" w14:textId="613551AD" w:rsidR="00C4662C" w:rsidRDefault="00C4662C" w:rsidP="00C4662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modeOfTransportAtTheBorder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3FCE" w14:textId="77777777" w:rsidR="00C4662C" w:rsidRPr="006E0939" w:rsidRDefault="00C4662C" w:rsidP="00C4662C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7F48" w14:textId="77F95710" w:rsidR="00C4662C" w:rsidRDefault="00C4662C" w:rsidP="00C4662C">
            <w:pPr>
              <w:keepNext/>
              <w:rPr>
                <w:color w:val="000000"/>
                <w:szCs w:val="24"/>
              </w:rPr>
            </w:pPr>
            <w:r w:rsidRPr="003871C3">
              <w:rPr>
                <w:color w:val="000000"/>
                <w:szCs w:val="24"/>
              </w:rPr>
              <w:t>5</w:t>
            </w:r>
          </w:p>
        </w:tc>
      </w:tr>
      <w:tr w:rsidR="00C4662C" w14:paraId="1D2D025B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E050" w14:textId="62C0261D" w:rsidR="00C4662C" w:rsidRDefault="00C4662C" w:rsidP="00C4662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19 04 000 000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4524" w14:textId="00830433" w:rsidR="00C4662C" w:rsidRPr="0006344C" w:rsidRDefault="00C4662C" w:rsidP="00C4662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Modo de transporte interior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3504" w14:textId="3D44CDF4" w:rsidR="00C4662C" w:rsidRDefault="00C4662C" w:rsidP="00C4662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CA79" w14:textId="139DD0AD" w:rsidR="00C4662C" w:rsidRDefault="00C4662C" w:rsidP="00C4662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4CB6" w14:textId="285B4348" w:rsidR="00C4662C" w:rsidRDefault="00C4662C" w:rsidP="00C4662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inlandModeOfTransport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CA45" w14:textId="77777777" w:rsidR="00C4662C" w:rsidRPr="006E0939" w:rsidRDefault="00C4662C" w:rsidP="00C4662C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7EF9" w14:textId="6817BBA7" w:rsidR="00C4662C" w:rsidRDefault="00C4662C" w:rsidP="00C4662C">
            <w:pPr>
              <w:keepNext/>
              <w:rPr>
                <w:color w:val="000000"/>
                <w:szCs w:val="24"/>
              </w:rPr>
            </w:pPr>
            <w:r w:rsidRPr="003871C3">
              <w:rPr>
                <w:color w:val="000000"/>
                <w:szCs w:val="24"/>
              </w:rPr>
              <w:t>5</w:t>
            </w:r>
          </w:p>
        </w:tc>
      </w:tr>
      <w:tr w:rsidR="00C4662C" w14:paraId="26EA60F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00F0" w14:textId="089595D5" w:rsidR="00C4662C" w:rsidRDefault="00C4662C" w:rsidP="00C4662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18 04 000 000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D91F" w14:textId="6DA1BA28" w:rsidR="00C4662C" w:rsidRDefault="00C4662C" w:rsidP="00C4662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Massa bruta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3D3F" w14:textId="706F900E" w:rsidR="00C4662C" w:rsidRDefault="00C4662C" w:rsidP="00C4662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8290" w14:textId="02F66F49" w:rsidR="00C4662C" w:rsidRDefault="00C4662C" w:rsidP="00C4662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B5A4" w14:textId="43180349" w:rsidR="00C4662C" w:rsidRDefault="00C4662C" w:rsidP="00C4662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grossMass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1A8F" w14:textId="77777777" w:rsidR="00C4662C" w:rsidRPr="006E0939" w:rsidRDefault="00C4662C" w:rsidP="00C4662C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D2D1" w14:textId="5D07120F" w:rsidR="00C4662C" w:rsidRDefault="00C4662C" w:rsidP="00C4662C">
            <w:pPr>
              <w:keepNext/>
              <w:rPr>
                <w:color w:val="000000"/>
                <w:szCs w:val="24"/>
              </w:rPr>
            </w:pPr>
            <w:r w:rsidRPr="003871C3">
              <w:rPr>
                <w:color w:val="000000"/>
                <w:szCs w:val="24"/>
              </w:rPr>
              <w:t>5</w:t>
            </w:r>
          </w:p>
        </w:tc>
      </w:tr>
      <w:tr w:rsidR="000D0383" w14:paraId="3FDF295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B4B2" w14:textId="6F40FAD7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19 07 000 000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FF1B" w14:textId="2AE3F1F5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Equipamento de transporte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A4F9" w14:textId="05C6148E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A918" w14:textId="1B0F492E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BFE1" w14:textId="34772907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TransportEquipment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037D" w14:textId="77777777" w:rsidR="000D0383" w:rsidRPr="006E0939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A9B4" w14:textId="78F0706E" w:rsidR="000D0383" w:rsidRDefault="00C4662C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 w:rsidR="000D0383">
              <w:t xml:space="preserve"> </w:t>
            </w:r>
          </w:p>
        </w:tc>
      </w:tr>
      <w:tr w:rsidR="000D0383" w14:paraId="4E1F7FF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07F7" w14:textId="77777777" w:rsidR="000D0383" w:rsidRDefault="000D0383" w:rsidP="000D0383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966D" w14:textId="297BF47A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ABA4" w14:textId="135EC171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7676" w14:textId="352FCCB7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7C70" w14:textId="05CD58F5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99EB" w14:textId="77777777" w:rsidR="000D0383" w:rsidRPr="006E0939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C647" w14:textId="09B12724" w:rsidR="000D0383" w:rsidRDefault="00A42CB4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5326194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0F29" w14:textId="77A40803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19 07 063 000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6897" w14:textId="6AD451C6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Número de identificação do contentor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5ABE" w14:textId="6E520E57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2ED4" w14:textId="5CFD11B8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1B9C" w14:textId="739DB242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containerIdentificationNumber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0A0B" w14:textId="77777777" w:rsidR="000D0383" w:rsidRPr="006E0939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E5C" w14:textId="71C021E4" w:rsidR="000D0383" w:rsidRDefault="00A42CB4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706B6D3D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9CE9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463A" w14:textId="644AB2F2" w:rsidR="000D0383" w:rsidRPr="0006344C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Referência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DFA8" w14:textId="20BFDC6F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1FE7" w14:textId="7B786516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9BA9" w14:textId="54CB0A3B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GoodsReference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8BD2" w14:textId="77777777" w:rsidR="000D0383" w:rsidRPr="006E0939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C092" w14:textId="4BEC1CC9" w:rsidR="000D0383" w:rsidRDefault="00A42CB4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 w:rsidR="000D0383">
              <w:t xml:space="preserve"> </w:t>
            </w:r>
          </w:p>
        </w:tc>
      </w:tr>
      <w:tr w:rsidR="000D0383" w14:paraId="3FCD92ED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40B3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0D76" w14:textId="4C8A73A0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3A37" w14:textId="76829FAE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1B5C" w14:textId="0C34DF42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67EC" w14:textId="6365A2FE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97DC" w14:textId="77777777" w:rsidR="000D0383" w:rsidRPr="006E0939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A591" w14:textId="2074B71D" w:rsidR="000D0383" w:rsidRDefault="00A42CB4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D0383" w14:paraId="3A2156EB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3353" w14:textId="2C104938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19 07 044 000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E36D" w14:textId="07D5A6A4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 w:rsidRPr="006C19C8">
              <w:rPr>
                <w:b/>
                <w:bCs/>
                <w:color w:val="000000"/>
                <w:szCs w:val="24"/>
              </w:rPr>
              <w:t>Número da adição da declaração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9222" w14:textId="2A668505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EB69" w14:textId="3A09E76F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D270" w14:textId="29006644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declarationGoodsItemNumber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14D6" w14:textId="77777777" w:rsidR="000D0383" w:rsidRPr="006E0939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4336" w14:textId="359F8F16" w:rsidR="000D0383" w:rsidRDefault="00A42CB4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D0383" w14:paraId="3FC1B38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86C6" w14:textId="05111D16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16 15 000 000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496C" w14:textId="7C957CB3" w:rsidR="000D0383" w:rsidRPr="006C19C8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Localização das mercadorias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98DC" w14:textId="0DDDE993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2DF3" w14:textId="15565A56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B133" w14:textId="2CD455FB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LocationOfGoods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B6E9" w14:textId="77777777" w:rsidR="000D0383" w:rsidRPr="006E0939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EA20" w14:textId="37008E5A" w:rsidR="000D0383" w:rsidRDefault="008E5B4E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 w:rsidR="000D0383">
              <w:t xml:space="preserve"> </w:t>
            </w:r>
          </w:p>
        </w:tc>
      </w:tr>
      <w:tr w:rsidR="000D0383" w14:paraId="461CD53A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30C2" w14:textId="5B2CDF8B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16 15 045 000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77F7" w14:textId="6388D0A7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Tipo de localização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1160" w14:textId="12B98BDC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7720" w14:textId="73372DB1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EC01" w14:textId="26E0D70A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typeOfLocation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B2FC" w14:textId="1AA6584D" w:rsidR="000D0383" w:rsidRPr="006E0939" w:rsidRDefault="000D0383" w:rsidP="000D0383">
            <w:pPr>
              <w:rPr>
                <w:color w:val="000000"/>
                <w:szCs w:val="24"/>
              </w:rPr>
            </w:pPr>
            <w:r w:rsidRPr="005D7CE6">
              <w:rPr>
                <w:color w:val="000000"/>
              </w:rPr>
              <w:t>Lista de Códigos: A - Localização designada B - Local autorizado C - Local aprovado D - Outros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5878" w14:textId="61F3B354" w:rsidR="000D0383" w:rsidRDefault="001F6D0D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3815652C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BC10" w14:textId="27D71EEE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16 15 046 000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9E3C" w14:textId="02CA680E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3757" w14:textId="2A06A187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F2C0" w14:textId="5B6F739D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8A31" w14:textId="5DB32806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qualifierOfIdentification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367F" w14:textId="3D134DCA" w:rsidR="000D0383" w:rsidRPr="005D7CE6" w:rsidRDefault="000D0383" w:rsidP="000D0383">
            <w:pPr>
              <w:rPr>
                <w:color w:val="000000"/>
              </w:rPr>
            </w:pPr>
            <w:r w:rsidRPr="00553D5D">
              <w:rPr>
                <w:color w:val="000000"/>
              </w:rPr>
              <w:t xml:space="preserve">Da lista de códigos disponíveis apenas o </w:t>
            </w:r>
            <w:r w:rsidRPr="00553D5D">
              <w:rPr>
                <w:color w:val="000000"/>
              </w:rPr>
              <w:lastRenderedPageBreak/>
              <w:t>código V, Y e Z podem ser utilizados nacionalmente: T - Endereço de código postal U - UN/LOCODE V - Identificador da estância aduaneira W - Coordenadas GNSS X - Número EORI Y - Número da Autorização Z - Endereço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5E90" w14:textId="5E0BAC02" w:rsidR="000D0383" w:rsidRDefault="001F6D0D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6</w:t>
            </w:r>
          </w:p>
        </w:tc>
      </w:tr>
      <w:tr w:rsidR="000D0383" w14:paraId="588C448D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F7B9" w14:textId="182EC83E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16 15 036 000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595C" w14:textId="55C49F08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00A8" w14:textId="7315CBB2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E587" w14:textId="26346B0B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443D" w14:textId="43FB56BE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839E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2BB9" w14:textId="5E9CB81D" w:rsidR="000D0383" w:rsidRDefault="005A3C30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529BBC1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6FD3" w14:textId="3B8CC482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16 15 052 000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C5F3" w14:textId="225B8180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autorização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BC04" w14:textId="2B83CFE9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BCE6" w14:textId="7ACBF143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760E" w14:textId="7CF38C73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authorisationNumber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E143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8993" w14:textId="62CAC527" w:rsidR="000D0383" w:rsidRDefault="005A3C30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62499DC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610E" w14:textId="3D367C57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16 15 053 000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FA21" w14:textId="6E4CE40E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adicional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85A1" w14:textId="16D5CDBF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4076" w14:textId="2342D827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D9F1" w14:textId="566B19BF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additionalIdentifier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BBAF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E6D8" w14:textId="15AD5B4A" w:rsidR="000D0383" w:rsidRDefault="005A3C30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2D2A898B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B47D" w14:textId="53EB5CC8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16 15 047 000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F953" w14:textId="075342D8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Estância aduaneira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BDCC" w14:textId="2038184F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EA03" w14:textId="23095F40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6A0D" w14:textId="3997D7D7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CustomsOffice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6364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D808" w14:textId="17EE9606" w:rsidR="000D0383" w:rsidRDefault="002D01D8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</w:p>
        </w:tc>
      </w:tr>
      <w:tr w:rsidR="000D0383" w14:paraId="5DB43A6A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0CAD" w14:textId="6631DB62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16 15 047 001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29F4" w14:textId="21BA2781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5F11" w14:textId="7D8A3EBA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D875" w14:textId="3B954E9F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CCB4" w14:textId="69F5F6B6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0B2E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ABDE" w14:textId="0BAB7B1B" w:rsidR="000D0383" w:rsidRDefault="002D01D8" w:rsidP="000D0383">
            <w:pPr>
              <w:keepNext/>
              <w:rPr>
                <w:snapToGrid w:val="0"/>
                <w:color w:val="0000FF"/>
              </w:rPr>
            </w:pPr>
            <w:r w:rsidRPr="002D01D8">
              <w:rPr>
                <w:snapToGrid w:val="0"/>
              </w:rPr>
              <w:t>7</w:t>
            </w:r>
          </w:p>
        </w:tc>
      </w:tr>
      <w:tr w:rsidR="000D0383" w14:paraId="275626FC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252E" w14:textId="2F2258CE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16 15 048 000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05D1" w14:textId="53B5A6B5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GNSS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EDEF" w14:textId="7AC95FB7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967C" w14:textId="1A69FA40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D06A" w14:textId="6EB22C02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&lt;GNSS&gt;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4349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F3A7" w14:textId="4278A94E" w:rsidR="000D0383" w:rsidRDefault="00F36245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 w:rsidR="000D0383">
              <w:t xml:space="preserve"> </w:t>
            </w:r>
          </w:p>
        </w:tc>
      </w:tr>
      <w:tr w:rsidR="000D0383" w14:paraId="24860DA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D624" w14:textId="45C61389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16 15 048 049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0DA1" w14:textId="5AE84922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Latitude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9833" w14:textId="1C4A7971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DE01" w14:textId="7021A097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A169" w14:textId="551AB811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&lt;latitude&gt;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F2D8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F6B4" w14:textId="7C2BFE4A" w:rsidR="000D0383" w:rsidRDefault="00F36245" w:rsidP="000D0383">
            <w:pPr>
              <w:keepNext/>
              <w:rPr>
                <w:snapToGrid w:val="0"/>
                <w:color w:val="0000FF"/>
              </w:rPr>
            </w:pPr>
            <w:r w:rsidRPr="00F36245">
              <w:rPr>
                <w:snapToGrid w:val="0"/>
              </w:rPr>
              <w:t>7</w:t>
            </w:r>
          </w:p>
        </w:tc>
      </w:tr>
      <w:tr w:rsidR="000D0383" w14:paraId="7135706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0E0F" w14:textId="2A254C79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16 15 048 050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2492" w14:textId="73F394F2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Longitude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EE0D" w14:textId="62A603B2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299C" w14:textId="15E8A034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2B0D" w14:textId="1856AAE2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&lt;longitude&gt;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6258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B4E4" w14:textId="22D8D8DE" w:rsidR="000D0383" w:rsidRDefault="00F36245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D0383" w14:paraId="5894A6EB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2C2B" w14:textId="59D46F3E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16 15 051 000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60C9" w14:textId="45BC909D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Operador económico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DFD3" w14:textId="6E04B0DF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9591" w14:textId="4502530C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B583" w14:textId="0538CCE7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EconomicOperator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5AA0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85AA" w14:textId="134FA065" w:rsidR="000D0383" w:rsidRDefault="006F08C0" w:rsidP="000D0383">
            <w:pPr>
              <w:keepNext/>
              <w:rPr>
                <w:color w:val="000000"/>
                <w:szCs w:val="24"/>
              </w:rPr>
            </w:pPr>
            <w:r w:rsidRPr="006870D8">
              <w:rPr>
                <w:snapToGrid w:val="0"/>
                <w:color w:val="0000FF"/>
              </w:rPr>
              <w:t>6</w:t>
            </w:r>
            <w:r w:rsidR="000D0383">
              <w:t xml:space="preserve"> </w:t>
            </w:r>
          </w:p>
        </w:tc>
      </w:tr>
      <w:tr w:rsidR="000D0383" w14:paraId="7FA506B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5CD4" w14:textId="7900C126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16 15 051 017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26A7" w14:textId="2CFEC112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B567" w14:textId="4441A987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F701" w14:textId="26117FA7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98E2" w14:textId="085AFAD2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06CB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7AC7" w14:textId="45779493" w:rsidR="000D0383" w:rsidRDefault="006F08C0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D0383" w14:paraId="5F92B35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3469" w14:textId="19F6FEE7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16 15 018 000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7B2E" w14:textId="339DA5C8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8825" w14:textId="41EDB688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FE22" w14:textId="5780672E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4095" w14:textId="74033F80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72FC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2C1A" w14:textId="7706320B" w:rsidR="000D0383" w:rsidRPr="006870D8" w:rsidRDefault="006F08C0" w:rsidP="000D0383">
            <w:pPr>
              <w:keepNext/>
              <w:rPr>
                <w:snapToGrid w:val="0"/>
                <w:color w:val="0000FF"/>
              </w:rPr>
            </w:pPr>
            <w:r w:rsidRPr="006870D8">
              <w:rPr>
                <w:snapToGrid w:val="0"/>
                <w:color w:val="0000FF"/>
              </w:rPr>
              <w:t>6</w:t>
            </w:r>
            <w:r w:rsidR="000D0383" w:rsidRPr="006870D8">
              <w:rPr>
                <w:snapToGrid w:val="0"/>
                <w:color w:val="0000FF"/>
              </w:rPr>
              <w:t xml:space="preserve"> </w:t>
            </w:r>
          </w:p>
        </w:tc>
      </w:tr>
      <w:tr w:rsidR="000D0383" w14:paraId="00D8CE81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8309" w14:textId="1876ED1A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16 15 018 019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EDC7" w14:textId="2572C7CE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A849" w14:textId="3F67E225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CCD1" w14:textId="0F5B7F65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2EAA" w14:textId="44330EAC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0733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0864" w14:textId="33A8614B" w:rsidR="000D0383" w:rsidRDefault="006F08C0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D0383" w14:paraId="10A1CA8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0C64" w14:textId="29E3511F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16 15 018 021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0669" w14:textId="10ABCEF5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B8D2" w14:textId="2A2F456D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367E" w14:textId="728737D1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5053" w14:textId="4875493B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3DBE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87B3" w14:textId="10012A8A" w:rsidR="000D0383" w:rsidRDefault="006F08C0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D0383" w14:paraId="6B35E48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4312" w14:textId="0D8E235C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16 15 018 022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CFE7" w14:textId="20EF38FF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7389" w14:textId="146A476F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2577" w14:textId="4C433B06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FFC7" w14:textId="4A3C3CE1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3BF4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BE22" w14:textId="5F187251" w:rsidR="000D0383" w:rsidRDefault="006F08C0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D0383" w14:paraId="205DF8B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48FA" w14:textId="501C5A01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652E" w14:textId="6AB5AF0E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5EB2" w14:textId="57098BFE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82FF" w14:textId="244C7C4C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2A2E" w14:textId="25492E1A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13BA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D1CA" w14:textId="11AA4111" w:rsidR="000D0383" w:rsidRDefault="006F08C0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D0383" w14:paraId="09C5FEE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F04E" w14:textId="0BD1BA32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16 15 081 000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ACD7" w14:textId="07E0B974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 - Código Postal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790A" w14:textId="53374DD6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52AA" w14:textId="0BB1FB83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4263" w14:textId="460A923A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PostcodeAddress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A8E7" w14:textId="77777777" w:rsidR="000D0383" w:rsidRPr="006870D8" w:rsidRDefault="000D0383" w:rsidP="006870D8">
            <w:pPr>
              <w:keepNext/>
              <w:rPr>
                <w:snapToGrid w:val="0"/>
                <w:color w:val="0000FF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970F" w14:textId="446CDACE" w:rsidR="000D0383" w:rsidRPr="006870D8" w:rsidRDefault="006870D8" w:rsidP="006870D8">
            <w:pPr>
              <w:keepNext/>
              <w:rPr>
                <w:snapToGrid w:val="0"/>
                <w:color w:val="0000FF"/>
              </w:rPr>
            </w:pPr>
            <w:r w:rsidRPr="006870D8">
              <w:rPr>
                <w:snapToGrid w:val="0"/>
                <w:color w:val="0000FF"/>
              </w:rPr>
              <w:t>6</w:t>
            </w:r>
            <w:r w:rsidR="000D0383" w:rsidRPr="006870D8">
              <w:rPr>
                <w:snapToGrid w:val="0"/>
                <w:color w:val="0000FF"/>
              </w:rPr>
              <w:t xml:space="preserve"> </w:t>
            </w:r>
          </w:p>
        </w:tc>
      </w:tr>
      <w:tr w:rsidR="000D0383" w14:paraId="5FA08B51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2AE7" w14:textId="2D0D949E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16 15 081 021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9A49" w14:textId="7D0B4457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CF77" w14:textId="3449C0BB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E61E" w14:textId="0C739AFB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D73A" w14:textId="4A0D48E1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AD1B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A0E7" w14:textId="75A4DC7A" w:rsidR="000D0383" w:rsidRDefault="00F415A8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D0383" w14:paraId="3B95FDA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84A7" w14:textId="04305F56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16 15 081 025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E8A9" w14:textId="4EC62927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 w:rsidRPr="4B269785">
              <w:rPr>
                <w:b/>
                <w:color w:val="000000" w:themeColor="text1"/>
              </w:rPr>
              <w:t>Número da porta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8E1D" w14:textId="23259EE0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A59B" w14:textId="754CCBD1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188E" w14:textId="1E3405F7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houseNumber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D323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8722" w14:textId="7BD2EC08" w:rsidR="000D0383" w:rsidRDefault="00F415A8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D0383" w14:paraId="2FAA5E4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E654" w14:textId="35EF6644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0FD0" w14:textId="3C331971" w:rsidR="000D0383" w:rsidRPr="4B269785" w:rsidRDefault="000D0383" w:rsidP="000D0383">
            <w:pPr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7C99" w14:textId="0F63DC9F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D1EB" w14:textId="051367B4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2A7F" w14:textId="547E10BF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0302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3865" w14:textId="7D1577BC" w:rsidR="000D0383" w:rsidRDefault="00F415A8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D0383" w14:paraId="057C529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9115" w14:textId="0D78F0C7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19 06 000 000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86EE" w14:textId="73B9C32E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snapToGrid w:val="0"/>
                <w:color w:val="0000FF"/>
              </w:rPr>
              <w:t>Meio de transporte à chegada</w:t>
            </w:r>
            <w:r w:rsidRPr="0006344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2A0F" w14:textId="3881A117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53DF" w14:textId="600DC00D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645C" w14:textId="0A8DA49E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ArrivalTransportMeans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E8CD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CFF9" w14:textId="079F3403" w:rsidR="000D0383" w:rsidRDefault="00197844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 w:rsidR="000D0383">
              <w:t xml:space="preserve"> </w:t>
            </w:r>
          </w:p>
        </w:tc>
      </w:tr>
      <w:tr w:rsidR="000D0383" w14:paraId="4DECC28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5BE7" w14:textId="0EEF5E1B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19 06 061 000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96CB" w14:textId="0FF9F9F8" w:rsidR="000D0383" w:rsidRPr="0006344C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Tipo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B678" w14:textId="03F74F80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19CC" w14:textId="41B1A203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78DC" w14:textId="56A135FD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typeOfIdentification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49EA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867A" w14:textId="69F65CDC" w:rsidR="000D0383" w:rsidRDefault="00666C25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2EAC3E2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E4E7" w14:textId="20DA5C28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19 06 017 000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24F3" w14:textId="740E1E27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2624" w14:textId="5CA7C423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FED5" w14:textId="2B1C6A3A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FD5B" w14:textId="7C24020B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6CF1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2E13" w14:textId="1574FA99" w:rsidR="000D0383" w:rsidRDefault="00666C25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28D95CD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D66F" w14:textId="35CB479F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19 08 000 000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3D50" w14:textId="52877C59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snapToGrid w:val="0"/>
                <w:color w:val="0000FF"/>
              </w:rPr>
              <w:t>Meio de transporte ativo na fronteira</w:t>
            </w:r>
            <w:r w:rsidRPr="0006344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E980" w14:textId="32BA3727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9943" w14:textId="2CE29E53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56F0" w14:textId="0CE090C0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ActiveBorderTransportMeans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067B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9FF5" w14:textId="09D7A8EF" w:rsidR="000D0383" w:rsidRDefault="00D2656B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 w:rsidR="000D0383">
              <w:t xml:space="preserve"> </w:t>
            </w:r>
          </w:p>
        </w:tc>
      </w:tr>
      <w:tr w:rsidR="000D0383" w14:paraId="6F6C4D0B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AE40" w14:textId="28D48487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19 08 062 000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A8D1" w14:textId="7BECE750" w:rsidR="000D0383" w:rsidRPr="0006344C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Nacionalidade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0C0E" w14:textId="4A72D1B6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3C6C" w14:textId="31E41174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ABB7" w14:textId="157E5CEB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nationality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52F7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8C26" w14:textId="0B56A445" w:rsidR="000D0383" w:rsidRDefault="00D2656B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629E51A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0321" w14:textId="6EAEAD4F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12 05 000 000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CF0C" w14:textId="3E3B9A66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Documento de transporte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D2D5" w14:textId="0F9F07B6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F632" w14:textId="62F77D9F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9437" w14:textId="4B9B38EB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TransportDocument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B05C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A3F9" w14:textId="1E11D4CD" w:rsidR="000D0383" w:rsidRDefault="007C5FA1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 w:rsidR="000D0383">
              <w:t xml:space="preserve"> </w:t>
            </w:r>
          </w:p>
        </w:tc>
      </w:tr>
      <w:tr w:rsidR="000D0383" w14:paraId="585684A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9F9D" w14:textId="77777777" w:rsidR="000D0383" w:rsidRDefault="000D0383" w:rsidP="000D0383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FAD0" w14:textId="0A2CEC4B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E0EA" w14:textId="7871ADFE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6BAB" w14:textId="3C2CE4AE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3FEF" w14:textId="214DC759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923C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DC8B" w14:textId="405AF770" w:rsidR="000D0383" w:rsidRDefault="007C5FA1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06D2B29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67F5" w14:textId="5C19330D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12 05 001 000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04B0" w14:textId="4DC85369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8FE2" w14:textId="1934CD3F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9091" w14:textId="19B2A528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DEBF" w14:textId="7576BD01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796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92EF" w14:textId="4534F497" w:rsidR="000D0383" w:rsidRDefault="007C5FA1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5600B3C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F29F" w14:textId="73FD2ECE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12 05 002 000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7776" w14:textId="52F99569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9818" w14:textId="4BE5D1A8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D3B1" w14:textId="4AA9052E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1A9E" w14:textId="513885CF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2020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47DD" w14:textId="3C17465C" w:rsidR="000D0383" w:rsidRDefault="007C5FA1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5030F719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474B68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24A781" w14:textId="018465C2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Adição de Mercadorias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3AC7B9" w14:textId="4F4077A0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0CBF1A" w14:textId="773A1F26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0C1971" w14:textId="0BC9DAEF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GoodsShipmentItem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38EB74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AD8E17" w14:textId="7CBC48AD" w:rsidR="000D0383" w:rsidRDefault="00CD33EF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 w:rsidR="000D0383">
              <w:t xml:space="preserve"> </w:t>
            </w:r>
          </w:p>
        </w:tc>
      </w:tr>
      <w:tr w:rsidR="000D0383" w14:paraId="72A3A5A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1701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CFF" w14:textId="0B182982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1163" w14:textId="38FD0850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D921" w14:textId="5E34C5B8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C2D8" w14:textId="299209D3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BC0C" w14:textId="77777777" w:rsidR="000D0383" w:rsidRPr="00553D5D" w:rsidRDefault="000D0383" w:rsidP="000D0383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018F" w14:textId="2994FD10" w:rsidR="000D0383" w:rsidRDefault="00CF75C8" w:rsidP="000D0383">
            <w:pPr>
              <w:keepNext/>
              <w:rPr>
                <w:snapToGrid w:val="0"/>
                <w:color w:val="0000FF"/>
              </w:rPr>
            </w:pPr>
            <w:r>
              <w:rPr>
                <w:snapToGrid w:val="0"/>
              </w:rPr>
              <w:t>5</w:t>
            </w:r>
          </w:p>
        </w:tc>
      </w:tr>
      <w:tr w:rsidR="00CD33EF" w14:paraId="1F81BD9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3FE1" w14:textId="4F540FDE" w:rsidR="00CD33EF" w:rsidRDefault="00CD33EF" w:rsidP="00CD33EF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11 03 000 000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9B63" w14:textId="66F19DB3" w:rsidR="00CD33EF" w:rsidRDefault="00CD33EF" w:rsidP="00CD33EF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Nº da adição da declaração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2086" w14:textId="5E3BC500" w:rsidR="00CD33EF" w:rsidRDefault="00CD33EF" w:rsidP="00CD33E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7C50" w14:textId="36017D33" w:rsidR="00CD33EF" w:rsidRDefault="00CD33EF" w:rsidP="00CD33E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D56A" w14:textId="722CCC17" w:rsidR="00CD33EF" w:rsidRDefault="00CD33EF" w:rsidP="00CD33E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declarationGoodsItemNumber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20DE" w14:textId="77777777" w:rsidR="00CD33EF" w:rsidRPr="00553D5D" w:rsidRDefault="00CD33EF" w:rsidP="00CD33EF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CAEE" w14:textId="1BDEB58C" w:rsidR="00CD33EF" w:rsidRDefault="00CD33EF" w:rsidP="00CD33EF">
            <w:pPr>
              <w:keepNext/>
              <w:rPr>
                <w:color w:val="000000"/>
                <w:szCs w:val="24"/>
              </w:rPr>
            </w:pPr>
            <w:r w:rsidRPr="00D142FE">
              <w:rPr>
                <w:snapToGrid w:val="0"/>
              </w:rPr>
              <w:t>5</w:t>
            </w:r>
          </w:p>
        </w:tc>
      </w:tr>
      <w:tr w:rsidR="00CD33EF" w14:paraId="167D636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7A1E" w14:textId="635AF45A" w:rsidR="00CD33EF" w:rsidRDefault="00CD33EF" w:rsidP="00CD33EF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99 05 000 000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7B89" w14:textId="335D18A8" w:rsidR="00CD33EF" w:rsidRPr="0006344C" w:rsidRDefault="00CD33EF" w:rsidP="00CD33EF">
            <w:pPr>
              <w:rPr>
                <w:b/>
                <w:bCs/>
                <w:color w:val="000000"/>
                <w:szCs w:val="24"/>
              </w:rPr>
            </w:pPr>
            <w:r w:rsidRPr="00B62EB0">
              <w:rPr>
                <w:b/>
                <w:bCs/>
                <w:color w:val="000000"/>
                <w:szCs w:val="24"/>
              </w:rPr>
              <w:t>Natureza da transação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F7CF" w14:textId="1587B775" w:rsidR="00CD33EF" w:rsidRDefault="00CD33EF" w:rsidP="00CD33E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8D27" w14:textId="1295AF7D" w:rsidR="00CD33EF" w:rsidRDefault="00CD33EF" w:rsidP="00CD33E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D98C" w14:textId="137A19CB" w:rsidR="00CD33EF" w:rsidRDefault="00CD33EF" w:rsidP="00CD33E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natureOfTransaction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BB88" w14:textId="77777777" w:rsidR="00CD33EF" w:rsidRPr="00553D5D" w:rsidRDefault="00CD33EF" w:rsidP="00CD33EF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2AEC" w14:textId="513F0A0A" w:rsidR="00CD33EF" w:rsidRDefault="00CD33EF" w:rsidP="00CD33EF">
            <w:pPr>
              <w:keepNext/>
              <w:rPr>
                <w:color w:val="000000"/>
                <w:szCs w:val="24"/>
              </w:rPr>
            </w:pPr>
            <w:r w:rsidRPr="00D142FE">
              <w:rPr>
                <w:snapToGrid w:val="0"/>
              </w:rPr>
              <w:t>5</w:t>
            </w:r>
          </w:p>
        </w:tc>
      </w:tr>
      <w:tr w:rsidR="00CD33EF" w14:paraId="4D0B39A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1728" w14:textId="42AF397F" w:rsidR="00CD33EF" w:rsidRDefault="00CD33EF" w:rsidP="00CD33EF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99 06 000 000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12ED" w14:textId="573D8CB6" w:rsidR="00CD33EF" w:rsidRPr="00B62EB0" w:rsidRDefault="00CD33EF" w:rsidP="00CD33E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Valor estatístico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ED2E" w14:textId="6F4BF835" w:rsidR="00CD33EF" w:rsidRDefault="00CD33EF" w:rsidP="00CD33E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EACF" w14:textId="507DFE24" w:rsidR="00CD33EF" w:rsidRDefault="00CD33EF" w:rsidP="00CD33E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CCA9" w14:textId="0C8B92B5" w:rsidR="00CD33EF" w:rsidRDefault="00CD33EF" w:rsidP="00CD33E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statisticalValue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317B" w14:textId="77777777" w:rsidR="00CD33EF" w:rsidRPr="00553D5D" w:rsidRDefault="00CD33EF" w:rsidP="00CD33EF">
            <w:pPr>
              <w:rPr>
                <w:color w:val="000000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1D77" w14:textId="5C6BF71E" w:rsidR="00CD33EF" w:rsidRDefault="00CD33EF" w:rsidP="00CD33EF">
            <w:pPr>
              <w:keepNext/>
              <w:rPr>
                <w:color w:val="000000"/>
                <w:szCs w:val="24"/>
              </w:rPr>
            </w:pPr>
            <w:r w:rsidRPr="00D142FE">
              <w:rPr>
                <w:snapToGrid w:val="0"/>
              </w:rPr>
              <w:t>5</w:t>
            </w:r>
          </w:p>
        </w:tc>
      </w:tr>
      <w:tr w:rsidR="00CD33EF" w14:paraId="0CC284E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24CB" w14:textId="1D70D501" w:rsidR="00CD33EF" w:rsidRDefault="00CD33EF" w:rsidP="00CD33EF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12 08 000 000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298F" w14:textId="0CA8475B" w:rsidR="00CD33EF" w:rsidRDefault="00CD33EF" w:rsidP="00CD33E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referência/NRUR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1410" w14:textId="2EC6262E" w:rsidR="00CD33EF" w:rsidRDefault="00CD33EF" w:rsidP="00CD33E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7DBC" w14:textId="02B38E6D" w:rsidR="00CD33EF" w:rsidRDefault="00CD33EF" w:rsidP="00CD33E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598F" w14:textId="3D6BABA9" w:rsidR="00CD33EF" w:rsidRDefault="00CD33EF" w:rsidP="00CD33E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referenceNumberUCR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88A3" w14:textId="66A557D9" w:rsidR="00CD33EF" w:rsidRPr="00553D5D" w:rsidRDefault="00CD33EF" w:rsidP="00CD33EF">
            <w:pPr>
              <w:rPr>
                <w:color w:val="000000"/>
              </w:rPr>
            </w:pPr>
            <w:r>
              <w:rPr>
                <w:color w:val="000000"/>
                <w:szCs w:val="24"/>
              </w:rPr>
              <w:t>Utilização livre pelo Operador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85D8" w14:textId="151E6EE2" w:rsidR="00CD33EF" w:rsidRDefault="00CD33EF" w:rsidP="00CD33EF">
            <w:pPr>
              <w:keepNext/>
              <w:rPr>
                <w:color w:val="000000"/>
                <w:szCs w:val="24"/>
              </w:rPr>
            </w:pPr>
            <w:r w:rsidRPr="00D142FE">
              <w:rPr>
                <w:snapToGrid w:val="0"/>
              </w:rPr>
              <w:t>5</w:t>
            </w:r>
          </w:p>
        </w:tc>
      </w:tr>
      <w:tr w:rsidR="00CD33EF" w14:paraId="54B0E1BD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4FC0" w14:textId="20D0E29C" w:rsidR="00CD33EF" w:rsidRDefault="00CD33EF" w:rsidP="00CD33EF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15 09 000 000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4A47" w14:textId="08923113" w:rsidR="00CD33EF" w:rsidRDefault="00CD33EF" w:rsidP="00CD33E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aceitação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2AE3" w14:textId="6B71546E" w:rsidR="00CD33EF" w:rsidRDefault="00CD33EF" w:rsidP="00CD33E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F691" w14:textId="75C0F871" w:rsidR="00CD33EF" w:rsidRDefault="00CD33EF" w:rsidP="00CD33E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0A0C" w14:textId="07080A41" w:rsidR="00CD33EF" w:rsidRDefault="00CD33EF" w:rsidP="00CD33E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acceptanceDate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1B17" w14:textId="5A7E1530" w:rsidR="00CD33EF" w:rsidRDefault="00CD33EF" w:rsidP="00CD33EF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dados só deverá ser utilizado nas declarações complementares.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2C0D" w14:textId="04B932E7" w:rsidR="00CD33EF" w:rsidRDefault="00CD33EF" w:rsidP="00CD33EF">
            <w:pPr>
              <w:keepNext/>
              <w:rPr>
                <w:color w:val="000000"/>
                <w:szCs w:val="24"/>
              </w:rPr>
            </w:pPr>
            <w:r w:rsidRPr="00D142FE">
              <w:rPr>
                <w:snapToGrid w:val="0"/>
              </w:rPr>
              <w:t>5</w:t>
            </w:r>
          </w:p>
        </w:tc>
      </w:tr>
      <w:tr w:rsidR="000D0383" w14:paraId="6BA4091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161C" w14:textId="0EFECD78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12 12 000 000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00A5" w14:textId="601D3AF3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Autorização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96EE" w14:textId="5C6B6B9F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EBE5" w14:textId="200C8975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9C51" w14:textId="1C02070D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Authorisation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8719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A259" w14:textId="2A753444" w:rsidR="000D0383" w:rsidRDefault="00CD33EF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 w:rsidR="000D0383">
              <w:t xml:space="preserve"> </w:t>
            </w:r>
          </w:p>
        </w:tc>
      </w:tr>
      <w:tr w:rsidR="000D0383" w14:paraId="20C53D8A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953F" w14:textId="77777777" w:rsidR="000D0383" w:rsidRDefault="000D0383" w:rsidP="000D0383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586F" w14:textId="49D68E48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618B" w14:textId="471D2E02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F112" w14:textId="457AD200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F9FC" w14:textId="13D72A96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061A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C6D9" w14:textId="129C8C84" w:rsidR="000D0383" w:rsidRDefault="00CF75C8" w:rsidP="000D0383">
            <w:pPr>
              <w:keepNext/>
              <w:rPr>
                <w:snapToGrid w:val="0"/>
                <w:color w:val="0000FF"/>
              </w:rPr>
            </w:pPr>
            <w:r w:rsidRPr="00CF75C8">
              <w:rPr>
                <w:snapToGrid w:val="0"/>
              </w:rPr>
              <w:t>6</w:t>
            </w:r>
          </w:p>
        </w:tc>
      </w:tr>
      <w:tr w:rsidR="00CF75C8" w14:paraId="5C5B87B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E542" w14:textId="3E739AEE" w:rsidR="00CF75C8" w:rsidRDefault="00CF75C8" w:rsidP="00CF75C8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12 12 002 000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DDE1" w14:textId="740B6F8E" w:rsidR="00CF75C8" w:rsidRDefault="00CF75C8" w:rsidP="00CF75C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F6D4" w14:textId="75C38548" w:rsidR="00CF75C8" w:rsidRDefault="00CF75C8" w:rsidP="00CF75C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E0AE" w14:textId="68DD0E2B" w:rsidR="00CF75C8" w:rsidRDefault="00CF75C8" w:rsidP="00CF75C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5FDC" w14:textId="037580EF" w:rsidR="00CF75C8" w:rsidRDefault="00CF75C8" w:rsidP="00CF75C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3CEE" w14:textId="77777777" w:rsidR="00CF75C8" w:rsidRPr="0006344C" w:rsidRDefault="00CF75C8" w:rsidP="00CF75C8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77A4" w14:textId="0FC83457" w:rsidR="00CF75C8" w:rsidRDefault="00CF75C8" w:rsidP="00CF75C8">
            <w:pPr>
              <w:keepNext/>
              <w:rPr>
                <w:color w:val="000000"/>
                <w:szCs w:val="24"/>
              </w:rPr>
            </w:pPr>
            <w:r w:rsidRPr="0081366E">
              <w:rPr>
                <w:snapToGrid w:val="0"/>
              </w:rPr>
              <w:t>6</w:t>
            </w:r>
          </w:p>
        </w:tc>
      </w:tr>
      <w:tr w:rsidR="00CF75C8" w14:paraId="3D4F6FA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72F6" w14:textId="2B7B5168" w:rsidR="00CF75C8" w:rsidRDefault="00CF75C8" w:rsidP="00CF75C8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12 12 001 000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4CD1" w14:textId="34EEC04C" w:rsidR="00CF75C8" w:rsidRDefault="00CF75C8" w:rsidP="00CF75C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B4BD" w14:textId="46540252" w:rsidR="00CF75C8" w:rsidRDefault="00CF75C8" w:rsidP="00CF75C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5CBA" w14:textId="1FE9CE0C" w:rsidR="00CF75C8" w:rsidRDefault="00CF75C8" w:rsidP="00CF75C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0989" w14:textId="6792560F" w:rsidR="00CF75C8" w:rsidRDefault="00CF75C8" w:rsidP="00CF75C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C5EE" w14:textId="77777777" w:rsidR="00CF75C8" w:rsidRPr="0006344C" w:rsidRDefault="00CF75C8" w:rsidP="00CF75C8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0A4A" w14:textId="4750EEAB" w:rsidR="00CF75C8" w:rsidRDefault="00CF75C8" w:rsidP="00CF75C8">
            <w:pPr>
              <w:keepNext/>
              <w:rPr>
                <w:color w:val="000000"/>
                <w:szCs w:val="24"/>
              </w:rPr>
            </w:pPr>
            <w:r w:rsidRPr="0081366E">
              <w:rPr>
                <w:snapToGrid w:val="0"/>
              </w:rPr>
              <w:t>6</w:t>
            </w:r>
          </w:p>
        </w:tc>
      </w:tr>
      <w:tr w:rsidR="00CF75C8" w14:paraId="239B2C5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DA87" w14:textId="12FFC8DD" w:rsidR="00CF75C8" w:rsidRDefault="00CF75C8" w:rsidP="00CF75C8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12 12 080 000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337A" w14:textId="79C98AEB" w:rsidR="00CF75C8" w:rsidRDefault="00CF75C8" w:rsidP="00CF75C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Titular da autorização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9F46" w14:textId="43E341E5" w:rsidR="00CF75C8" w:rsidRDefault="00CF75C8" w:rsidP="00CF75C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ECA3" w14:textId="0063D705" w:rsidR="00CF75C8" w:rsidRDefault="00CF75C8" w:rsidP="00CF75C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097F" w14:textId="113C92B7" w:rsidR="00CF75C8" w:rsidRDefault="00CF75C8" w:rsidP="00CF75C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holderOfTheAuthorisation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36A3" w14:textId="77777777" w:rsidR="00CF75C8" w:rsidRPr="0006344C" w:rsidRDefault="00CF75C8" w:rsidP="00CF75C8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DB76" w14:textId="7CD2F403" w:rsidR="00CF75C8" w:rsidRDefault="00CF75C8" w:rsidP="00CF75C8">
            <w:pPr>
              <w:keepNext/>
              <w:rPr>
                <w:color w:val="000000"/>
                <w:szCs w:val="24"/>
              </w:rPr>
            </w:pPr>
            <w:r w:rsidRPr="0081366E">
              <w:rPr>
                <w:snapToGrid w:val="0"/>
              </w:rPr>
              <w:t>6</w:t>
            </w:r>
          </w:p>
        </w:tc>
      </w:tr>
      <w:tr w:rsidR="000D0383" w14:paraId="4CF6427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6D64" w14:textId="1E604365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11 09 000 000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66EC" w14:textId="6E0638B4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Regime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6485" w14:textId="7FBA4860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14AA" w14:textId="287775CD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8923" w14:textId="09EEF4BF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Procedure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D337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B41B" w14:textId="06ACD038" w:rsidR="000D0383" w:rsidRDefault="003A38FA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 w:rsidR="000D0383">
              <w:t xml:space="preserve"> </w:t>
            </w:r>
          </w:p>
        </w:tc>
      </w:tr>
      <w:tr w:rsidR="000D0383" w14:paraId="1043489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012C" w14:textId="004430A8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11 09 001 000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FAE2" w14:textId="530B5D2B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Regime solicitado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7A5C" w14:textId="7602270A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CF20" w14:textId="4BA0B2DA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BED6" w14:textId="6EFA37B9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requestedProcedure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0B22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E6B4" w14:textId="728EC568" w:rsidR="000D0383" w:rsidRDefault="003A38FA" w:rsidP="000D0383">
            <w:pPr>
              <w:keepNext/>
              <w:rPr>
                <w:snapToGrid w:val="0"/>
                <w:color w:val="0000FF"/>
              </w:rPr>
            </w:pPr>
            <w:r w:rsidRPr="003A38FA">
              <w:rPr>
                <w:snapToGrid w:val="0"/>
              </w:rPr>
              <w:t>6</w:t>
            </w:r>
          </w:p>
        </w:tc>
      </w:tr>
      <w:tr w:rsidR="000D0383" w14:paraId="3D5C666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0EF4" w14:textId="1CD0F481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11 09 002 000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910A" w14:textId="1740BB1A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 w:rsidRPr="0017318C">
              <w:rPr>
                <w:b/>
                <w:bCs/>
                <w:color w:val="000000"/>
                <w:szCs w:val="24"/>
              </w:rPr>
              <w:t>Regime precedente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03C7" w14:textId="29569DCD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A648" w14:textId="7AF094A4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12D0" w14:textId="7A83493E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previousProcedure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9CA9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FD33" w14:textId="24EE0BDA" w:rsidR="000D0383" w:rsidRDefault="003A38FA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1D93A701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6731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A5DB" w14:textId="447A8C2F" w:rsidR="000D0383" w:rsidRPr="0017318C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Regime adicional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A157" w14:textId="2C60B11B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7E32" w14:textId="14771DF8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F3BE" w14:textId="38C57FAC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AdditionalProcedure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A6FA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8E79" w14:textId="546F34DA" w:rsidR="000D0383" w:rsidRDefault="003A38FA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 w:rsidR="000D0383">
              <w:t xml:space="preserve"> </w:t>
            </w:r>
          </w:p>
        </w:tc>
      </w:tr>
      <w:tr w:rsidR="000D0383" w14:paraId="47B1EA3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AD3A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6BC8" w14:textId="0F733373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85BE" w14:textId="518972BB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7255" w14:textId="2103535E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1C70" w14:textId="17A1F20D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F4AA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00E4" w14:textId="06BAC8EB" w:rsidR="000D0383" w:rsidRDefault="003A38FA" w:rsidP="000D0383">
            <w:pPr>
              <w:keepNext/>
              <w:rPr>
                <w:snapToGrid w:val="0"/>
                <w:color w:val="0000FF"/>
              </w:rPr>
            </w:pPr>
            <w:r w:rsidRPr="003A38FA">
              <w:rPr>
                <w:snapToGrid w:val="0"/>
              </w:rPr>
              <w:t>7</w:t>
            </w:r>
          </w:p>
        </w:tc>
      </w:tr>
      <w:tr w:rsidR="000D0383" w14:paraId="575108A9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5008" w14:textId="5AC60FB0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11 10 000 000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4EF2" w14:textId="7B54BA09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Regime adicional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867D" w14:textId="7C71E912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2487" w14:textId="390756D8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34F2" w14:textId="699B6752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additionalProcedure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02F3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18B7" w14:textId="3538B4CA" w:rsidR="000D0383" w:rsidRDefault="003A38FA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D0383" w14:paraId="601346F9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1989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7EB" w14:textId="5E9695BF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129F" w14:textId="51FBB1AD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25D8" w14:textId="3FDC2C43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9F44" w14:textId="7C9AEE30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DEB4" w14:textId="5EB09E33" w:rsidR="000D0383" w:rsidRPr="0006344C" w:rsidRDefault="000D0383" w:rsidP="000D0383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 xml:space="preserve">Este elemento de dado só pode ser utilizado no </w:t>
            </w:r>
            <w:r w:rsidRPr="0006344C">
              <w:rPr>
                <w:color w:val="000000"/>
                <w:szCs w:val="24"/>
              </w:rPr>
              <w:lastRenderedPageBreak/>
              <w:t>âmbito do Desalfandegamento Centralizado.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618D" w14:textId="067D5A4D" w:rsidR="000D0383" w:rsidRDefault="003A38FA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7</w:t>
            </w:r>
          </w:p>
        </w:tc>
      </w:tr>
      <w:tr w:rsidR="000D0383" w14:paraId="02215FFD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B186" w14:textId="556C2781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13 14 000 000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20D7" w14:textId="31345B5B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snapToGrid w:val="0"/>
                <w:color w:val="0000FF"/>
              </w:rPr>
              <w:t>Outros intervenientes na cadeia logística</w:t>
            </w:r>
            <w:r w:rsidRPr="0006344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DD08" w14:textId="40A17438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3860" w14:textId="0CF47119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84C1" w14:textId="18A37D03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AdditionalSupplyChainActor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BDB3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50D9" w14:textId="51E04475" w:rsidR="000D0383" w:rsidRDefault="000018CB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 w:rsidR="000D0383">
              <w:t xml:space="preserve"> </w:t>
            </w:r>
          </w:p>
        </w:tc>
      </w:tr>
      <w:tr w:rsidR="000D0383" w14:paraId="0FDE87D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34DC" w14:textId="77777777" w:rsidR="000D0383" w:rsidRDefault="000D0383" w:rsidP="000D0383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89EE" w14:textId="670D6B96" w:rsidR="000D0383" w:rsidRPr="0006344C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372B" w14:textId="08E553B4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3FF0" w14:textId="60C8DDAE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D9CA" w14:textId="14ED4C62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011C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6A23" w14:textId="3AA40221" w:rsidR="000D0383" w:rsidRDefault="000018CB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3226407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936DA" w14:textId="0083E183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13 14 031 000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15EB" w14:textId="5E6F0E9E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D893" w14:textId="6590ADCC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5127" w14:textId="7A684DB6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FF29" w14:textId="0E7A40D2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B85D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93EA" w14:textId="02E123C3" w:rsidR="000D0383" w:rsidRDefault="000018CB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3A51AC8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ABB5" w14:textId="6A540AD5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13 14 017 000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F839" w14:textId="35308723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88C3" w14:textId="21BD29ED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6374" w14:textId="70FE2543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1EFA" w14:textId="60E87612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1B62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7224" w14:textId="06468C33" w:rsidR="000D0383" w:rsidRDefault="000018CB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340B372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E466" w14:textId="2D4F6C0C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13 09 000 000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CF7C" w14:textId="5AF0C786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Comprador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84E4" w14:textId="62233E3D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E52F" w14:textId="7D178CD6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2B6B" w14:textId="0B82F66A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Buyer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7EB7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F9F6" w14:textId="6D3C4EB6" w:rsidR="000D0383" w:rsidRDefault="000018CB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 w:rsidR="000D0383">
              <w:t xml:space="preserve"> </w:t>
            </w:r>
          </w:p>
        </w:tc>
      </w:tr>
      <w:tr w:rsidR="000D0383" w14:paraId="2833C13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B878" w14:textId="64879D2A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13 09 016 000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A2F1" w14:textId="41A533B7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DF1A" w14:textId="79BDDD0D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C37C" w14:textId="03D6394E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3A1F" w14:textId="4C61294C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9B70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1244" w14:textId="5B1CD0C5" w:rsidR="000D0383" w:rsidRDefault="000018CB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4467117C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AAD3" w14:textId="411698BD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13 09 017 000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657F" w14:textId="1AEE6A92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BB4A" w14:textId="477B29B2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CCFE" w14:textId="5AFB7684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EE35" w14:textId="7BFE9285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6176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CF85" w14:textId="0106796E" w:rsidR="000D0383" w:rsidRDefault="000018CB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6BDCCD3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91AC" w14:textId="10B95388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13 09 018 000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6872" w14:textId="30C65236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CC01" w14:textId="434CB83C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4677" w14:textId="7144AEBC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FFB2" w14:textId="72F05370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3FE9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8505" w14:textId="12895065" w:rsidR="000D0383" w:rsidRDefault="000018CB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 w:rsidR="000D0383">
              <w:t xml:space="preserve"> </w:t>
            </w:r>
          </w:p>
        </w:tc>
      </w:tr>
      <w:tr w:rsidR="000D0383" w14:paraId="0581673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EA3E" w14:textId="50603F47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13 09 018 019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4D1A" w14:textId="17687265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AC99" w14:textId="1CF939E0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2E5E" w14:textId="202E0E29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9C3F" w14:textId="21E1EED2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FD66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E3BC" w14:textId="190115FC" w:rsidR="000D0383" w:rsidRDefault="000018CB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D0383" w14:paraId="571C9AE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2415" w14:textId="7F6F287E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0023" w14:textId="667159CA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15A2" w14:textId="258E8981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B64D" w14:textId="683DDBA6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88A1" w14:textId="28205B94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6E9E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6CFA" w14:textId="13E7F958" w:rsidR="000D0383" w:rsidRDefault="000018CB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D0383" w14:paraId="075F74CD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2428" w14:textId="74108741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13 09 018 021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0D56" w14:textId="3921BDF4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915A" w14:textId="5E80FE80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263B" w14:textId="15B04B92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54B7" w14:textId="274FD610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BB8F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36F1" w14:textId="2395CE3D" w:rsidR="000D0383" w:rsidRDefault="000018CB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D0383" w14:paraId="04C1FC2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FBAA" w14:textId="20F30750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13 09 018 022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8419" w14:textId="266C42CF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76AC" w14:textId="224BC243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51D1" w14:textId="4F684D9E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94A4" w14:textId="6F7698F6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4FFD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72DA" w14:textId="55C6DB0A" w:rsidR="000D0383" w:rsidRDefault="000018CB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D0383" w14:paraId="20CC511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BF58" w14:textId="5950CCC8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13 08 000 000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86E2" w14:textId="0BCCE92E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Vendedor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65F1" w14:textId="4F1A38FD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A039" w14:textId="3C09335A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8419" w14:textId="4803DDAF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Seller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814F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7F75" w14:textId="2E379CAA" w:rsidR="000D0383" w:rsidRDefault="000018CB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</w:p>
        </w:tc>
      </w:tr>
      <w:tr w:rsidR="000D0383" w14:paraId="024F855D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7186" w14:textId="3FBC0199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13 08 016 000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E50A" w14:textId="2A9628FF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95C9" w14:textId="5DAF8405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221A" w14:textId="3168954D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05F" w14:textId="14346A84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C695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1334" w14:textId="4F29AF03" w:rsidR="000D0383" w:rsidRDefault="000018CB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7FDCAFE1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6DCC" w14:textId="50543762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13 08 017 000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EDE0" w14:textId="49DD9320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57C9" w14:textId="54621B60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7EB6" w14:textId="52C1092A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DD19" w14:textId="5289818C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D0FC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49A3" w14:textId="477BE032" w:rsidR="000D0383" w:rsidRDefault="000018CB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06CA6EEA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BD35" w14:textId="1F0DC307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13 08 018 000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968F" w14:textId="6DFFA9F9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D2E8" w14:textId="0428ABC6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B16C" w14:textId="27527737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5D58" w14:textId="21B439DF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C77E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1466" w14:textId="6E64EB8B" w:rsidR="000D0383" w:rsidRDefault="000018CB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 w:rsidR="000D0383">
              <w:t xml:space="preserve"> </w:t>
            </w:r>
          </w:p>
        </w:tc>
      </w:tr>
      <w:tr w:rsidR="000D0383" w14:paraId="69AFCD6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7AE6" w14:textId="1868E7AE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13 08 018 019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D1ED" w14:textId="0B8CB536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3B0D" w14:textId="30109888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4647" w14:textId="07B870ED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E2A5" w14:textId="49D0ED91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870B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8631" w14:textId="63B4E407" w:rsidR="000D0383" w:rsidRDefault="000018CB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018CB" w14:paraId="3337DCD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55A4" w14:textId="011FBE1C" w:rsidR="000018CB" w:rsidRDefault="000018CB" w:rsidP="000018CB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13 08 018 020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4C8C" w14:textId="39CCECC6" w:rsidR="000018CB" w:rsidRDefault="000018CB" w:rsidP="000018CB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53C6" w14:textId="05A42F0B" w:rsidR="000018CB" w:rsidRDefault="000018CB" w:rsidP="000018CB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C69F" w14:textId="06AD600A" w:rsidR="000018CB" w:rsidRDefault="000018CB" w:rsidP="000018C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869F" w14:textId="444A0519" w:rsidR="000018CB" w:rsidRDefault="000018CB" w:rsidP="000018CB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58D3" w14:textId="77777777" w:rsidR="000018CB" w:rsidRPr="0006344C" w:rsidRDefault="000018CB" w:rsidP="000018CB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9967" w14:textId="41F4E0DA" w:rsidR="000018CB" w:rsidRDefault="000018CB" w:rsidP="000018CB">
            <w:pPr>
              <w:keepNext/>
              <w:rPr>
                <w:color w:val="000000"/>
                <w:szCs w:val="24"/>
              </w:rPr>
            </w:pPr>
            <w:r w:rsidRPr="00EC3720">
              <w:rPr>
                <w:color w:val="000000"/>
                <w:szCs w:val="24"/>
              </w:rPr>
              <w:t>7</w:t>
            </w:r>
          </w:p>
        </w:tc>
      </w:tr>
      <w:tr w:rsidR="000018CB" w14:paraId="1F0ADDCC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EC72" w14:textId="7EEBA5A9" w:rsidR="000018CB" w:rsidRDefault="000018CB" w:rsidP="000018CB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13 08 018 021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B12C" w14:textId="313F3A55" w:rsidR="000018CB" w:rsidRDefault="000018CB" w:rsidP="000018CB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C411" w14:textId="61ADA51F" w:rsidR="000018CB" w:rsidRDefault="000018CB" w:rsidP="000018CB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AD46" w14:textId="5DA472B9" w:rsidR="000018CB" w:rsidRDefault="000018CB" w:rsidP="000018C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1BE3" w14:textId="08D20298" w:rsidR="000018CB" w:rsidRDefault="000018CB" w:rsidP="000018CB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BBEB" w14:textId="77777777" w:rsidR="000018CB" w:rsidRPr="0006344C" w:rsidRDefault="000018CB" w:rsidP="000018CB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E1C9" w14:textId="6FC572C2" w:rsidR="000018CB" w:rsidRDefault="000018CB" w:rsidP="000018CB">
            <w:pPr>
              <w:keepNext/>
              <w:rPr>
                <w:color w:val="000000"/>
                <w:szCs w:val="24"/>
              </w:rPr>
            </w:pPr>
            <w:r w:rsidRPr="00EC3720">
              <w:rPr>
                <w:color w:val="000000"/>
                <w:szCs w:val="24"/>
              </w:rPr>
              <w:t>7</w:t>
            </w:r>
          </w:p>
        </w:tc>
      </w:tr>
      <w:tr w:rsidR="000018CB" w14:paraId="4EB0F76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DB4E" w14:textId="760FDC2B" w:rsidR="000018CB" w:rsidRDefault="000018CB" w:rsidP="000018CB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13 08 018 022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0E63" w14:textId="597E4ED6" w:rsidR="000018CB" w:rsidRDefault="000018CB" w:rsidP="000018CB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B7A4" w14:textId="5DA35343" w:rsidR="000018CB" w:rsidRDefault="000018CB" w:rsidP="000018CB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F9F4" w14:textId="5DBE2447" w:rsidR="000018CB" w:rsidRDefault="000018CB" w:rsidP="000018C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C449" w14:textId="6282AA0F" w:rsidR="000018CB" w:rsidRDefault="000018CB" w:rsidP="000018CB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D24D" w14:textId="77777777" w:rsidR="000018CB" w:rsidRPr="0006344C" w:rsidRDefault="000018CB" w:rsidP="000018CB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AD23" w14:textId="499FFB2C" w:rsidR="000018CB" w:rsidRDefault="000018CB" w:rsidP="000018CB">
            <w:pPr>
              <w:keepNext/>
              <w:rPr>
                <w:color w:val="000000"/>
                <w:szCs w:val="24"/>
              </w:rPr>
            </w:pPr>
            <w:r w:rsidRPr="00EC3720">
              <w:rPr>
                <w:color w:val="000000"/>
                <w:szCs w:val="24"/>
              </w:rPr>
              <w:t>7</w:t>
            </w:r>
          </w:p>
        </w:tc>
      </w:tr>
      <w:tr w:rsidR="000D0383" w14:paraId="455D6F1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03C4" w14:textId="2C7CA838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13 01 000 000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2448" w14:textId="454E2969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Exportador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D331" w14:textId="62977C68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F45D" w14:textId="688C84C2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6D66" w14:textId="71CE04A7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Exporter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C52F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81D4" w14:textId="1E0431BA" w:rsidR="000D0383" w:rsidRDefault="005568A4" w:rsidP="000D0383">
            <w:pPr>
              <w:keepNext/>
              <w:rPr>
                <w:color w:val="000000"/>
                <w:szCs w:val="24"/>
              </w:rPr>
            </w:pPr>
            <w:r>
              <w:t>5</w:t>
            </w:r>
            <w:r w:rsidR="000D0383">
              <w:t xml:space="preserve"> </w:t>
            </w:r>
          </w:p>
        </w:tc>
      </w:tr>
      <w:tr w:rsidR="000D0383" w14:paraId="3D6A79A9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03BA" w14:textId="38CA1951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13 01 016 000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B4D5" w14:textId="3C3A18DC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4D69" w14:textId="1BD880FF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7C8E" w14:textId="5BD97EA4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0B09" w14:textId="41DC48C6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1BA1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D4A4" w14:textId="006F3E62" w:rsidR="000D0383" w:rsidRDefault="005568A4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61AFB02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9B6B" w14:textId="2C058F80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13 01 017 000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097A" w14:textId="6C5EF857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4A3C" w14:textId="126A0F74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D37D" w14:textId="09DF93B6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2745" w14:textId="613253EE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5921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49BE" w14:textId="36B4D406" w:rsidR="000D0383" w:rsidRDefault="005568A4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30A63089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12D4" w14:textId="72A0D1E8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13 01 018 000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2662" w14:textId="1EA19ED4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4F80" w14:textId="3956F412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A96F" w14:textId="57DE3433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C930" w14:textId="02856452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0350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FBD6" w14:textId="09967B64" w:rsidR="000D0383" w:rsidRDefault="005568A4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 w:rsidR="000D0383">
              <w:t xml:space="preserve"> </w:t>
            </w:r>
          </w:p>
        </w:tc>
      </w:tr>
      <w:tr w:rsidR="000D0383" w14:paraId="71C0B6C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3423" w14:textId="0930121D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13 01 018 019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E76D" w14:textId="143389BA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09B9" w14:textId="183757F9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0933" w14:textId="1E36B62A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C145" w14:textId="33F72068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4272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C2BD" w14:textId="521473D3" w:rsidR="000D0383" w:rsidRDefault="005568A4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D0383" w14:paraId="3147810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1FC4" w14:textId="1F2DE88C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9140" w14:textId="3F3F1821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FF12" w14:textId="728D7896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1F92" w14:textId="38580116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E932" w14:textId="232E86BB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161A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D5B7" w14:textId="0E7DB2BC" w:rsidR="000D0383" w:rsidRDefault="005568A4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D0383" w14:paraId="3A3CFB5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3766" w14:textId="5083100C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13 01 018 021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3785" w14:textId="4F0B7539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BFB5" w14:textId="059CF5E2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6D28" w14:textId="7191A156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4850" w14:textId="7AE74FF5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E20E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0761" w14:textId="6F3E45BB" w:rsidR="000D0383" w:rsidRDefault="005568A4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D0383" w14:paraId="4882BD9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CDD8" w14:textId="5AAFED72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13 01 018 022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92EC" w14:textId="2A3512F8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59CF" w14:textId="512584CA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5C59" w14:textId="27642B47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AFCD" w14:textId="48DCF9DD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33C7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06C6" w14:textId="7076E886" w:rsidR="000D0383" w:rsidRDefault="005568A4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D0383" w14:paraId="79E9E521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E330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7C6E" w14:textId="1D08163B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Origem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798D" w14:textId="5A4996FF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FE26" w14:textId="54328C01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CF2B" w14:textId="3231D443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Origin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9CE1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5209" w14:textId="3D3CE006" w:rsidR="000D0383" w:rsidRDefault="00177284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 w:rsidR="000D0383">
              <w:t xml:space="preserve"> </w:t>
            </w:r>
          </w:p>
        </w:tc>
      </w:tr>
      <w:tr w:rsidR="000D0383" w14:paraId="65783BF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CF6B" w14:textId="50A0D6C8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16 08 000 000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F14B" w14:textId="455C9A03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País de origem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B7A4" w14:textId="0C8D3963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EFE9" w14:textId="20DF4BB5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959C" w14:textId="31680FD5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countryOfOrigin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64F3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B1F7" w14:textId="4DDA8DAE" w:rsidR="000D0383" w:rsidRDefault="00177284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7DEC9BBA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09E2" w14:textId="791F23AE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16 09 000 000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DDC6" w14:textId="3AA8C6D1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origem preferencial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B105" w14:textId="77E01C76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0094" w14:textId="6BB0C138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2008" w14:textId="76F15FFA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countryOfPreferentialOrigin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ACD2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CCED" w14:textId="24C94E9D" w:rsidR="000D0383" w:rsidRDefault="00177284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7C71308D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F996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C116" w14:textId="1D609EEA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País de expedição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61C7" w14:textId="1EBD3D11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E1A5" w14:textId="5CDC88A5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1BF5" w14:textId="1373091F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CountryOfDispatch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5580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04FC" w14:textId="27A69863" w:rsidR="000D0383" w:rsidRDefault="00177284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 w:rsidR="000D0383">
              <w:t xml:space="preserve"> </w:t>
            </w:r>
          </w:p>
        </w:tc>
      </w:tr>
      <w:tr w:rsidR="000D0383" w14:paraId="0996CF1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582D" w14:textId="799349FE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16 06 000 000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7A02" w14:textId="228A8EA9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País de expedição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7964" w14:textId="388FA6C3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C2EC" w14:textId="79FD579C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084" w14:textId="0716F489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countryOfDispatch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50AA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5536" w14:textId="5DA3E05F" w:rsidR="000D0383" w:rsidRDefault="00177284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57E136E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332B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B3E3" w14:textId="76040233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Destino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FF4F" w14:textId="12D546E8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2621" w14:textId="1B0DE6CF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B52E" w14:textId="7F5C5356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Destination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5C7B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D26C" w14:textId="40F48336" w:rsidR="000D0383" w:rsidRDefault="00E26285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 w:rsidR="000D0383">
              <w:t xml:space="preserve"> </w:t>
            </w:r>
          </w:p>
        </w:tc>
      </w:tr>
      <w:tr w:rsidR="000D0383" w14:paraId="7F37707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5FFD" w14:textId="0CE1C74E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16 03 000 000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40E8" w14:textId="4CA7BD33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País de destino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CF82" w14:textId="5A121A67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9628" w14:textId="038BC933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2D8A" w14:textId="24B24C99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countryOfDestination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B2AB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120E" w14:textId="50BE8A68" w:rsidR="000D0383" w:rsidRDefault="00E26285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7979B9F9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49EB" w14:textId="4DE06E82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16 04 000 000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A8CC" w14:textId="35FC3E2E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Região de destino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4738" w14:textId="28EA3318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F028" w14:textId="3BB6E507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0CF1" w14:textId="727D180E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regionOfDestination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4E4B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7DCB" w14:textId="2B752C07" w:rsidR="000D0383" w:rsidRDefault="00E26285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0DFBF2B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CCBB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EEE2" w14:textId="159A8F87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42D9" w14:textId="6580E0FE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444A" w14:textId="1C445DE5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B354" w14:textId="05D2EA12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A5A8" w14:textId="076A59C8" w:rsidR="000D0383" w:rsidRPr="0006344C" w:rsidRDefault="000D0383" w:rsidP="000D0383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1FE1" w14:textId="0E48DD62" w:rsidR="000D0383" w:rsidRDefault="00E26285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D0383" w14:paraId="719CE56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DFBC4D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E47B14F" w14:textId="2B18D1BF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Mercadoria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6A0DA6" w14:textId="72334AA6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9A6D27" w14:textId="34C3C056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95A2E75" w14:textId="54B66ACC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Commodity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B52EAC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CC531B" w14:textId="719FDF62" w:rsidR="000D0383" w:rsidRDefault="00820EA0" w:rsidP="000D0383">
            <w:pPr>
              <w:keepNext/>
              <w:rPr>
                <w:color w:val="000000"/>
                <w:szCs w:val="24"/>
              </w:rPr>
            </w:pPr>
            <w:r>
              <w:t>5</w:t>
            </w:r>
            <w:r w:rsidR="000D0383">
              <w:t xml:space="preserve"> </w:t>
            </w:r>
          </w:p>
        </w:tc>
      </w:tr>
      <w:tr w:rsidR="000D0383" w14:paraId="2907269A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BC17" w14:textId="1260B292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18 05 000 000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6A58" w14:textId="22AF4F9A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Descrição das mercadorias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56FC" w14:textId="3A8D8224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D10B" w14:textId="61C66595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887C" w14:textId="13340269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descriptionOfGoods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CFB2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A08D" w14:textId="0414A7A1" w:rsidR="000D0383" w:rsidRDefault="00820EA0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820EA0" w14:paraId="13246A8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40A4" w14:textId="7716D6EA" w:rsidR="00820EA0" w:rsidRDefault="00820EA0" w:rsidP="00820EA0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18 08 000 000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9A77" w14:textId="423FB91B" w:rsidR="00820EA0" w:rsidRDefault="00820EA0" w:rsidP="00820E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CUS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7443" w14:textId="21AD2271" w:rsidR="00820EA0" w:rsidRDefault="00820EA0" w:rsidP="00820E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0E8B" w14:textId="0A0F1688" w:rsidR="00820EA0" w:rsidRDefault="00820EA0" w:rsidP="00820E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F364" w14:textId="7FE00BD6" w:rsidR="00820EA0" w:rsidRDefault="00820EA0" w:rsidP="00820E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CUSCode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17C7" w14:textId="77777777" w:rsidR="00820EA0" w:rsidRPr="0006344C" w:rsidRDefault="00820EA0" w:rsidP="00820EA0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D59A" w14:textId="08F13DC6" w:rsidR="00820EA0" w:rsidRDefault="00820EA0" w:rsidP="00820EA0">
            <w:pPr>
              <w:keepNext/>
              <w:rPr>
                <w:color w:val="000000"/>
                <w:szCs w:val="24"/>
              </w:rPr>
            </w:pPr>
            <w:r w:rsidRPr="007D375D">
              <w:rPr>
                <w:color w:val="000000"/>
                <w:szCs w:val="24"/>
              </w:rPr>
              <w:t>6</w:t>
            </w:r>
          </w:p>
        </w:tc>
      </w:tr>
      <w:tr w:rsidR="00820EA0" w14:paraId="363C430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F21A" w14:textId="40E44001" w:rsidR="00820EA0" w:rsidRDefault="00820EA0" w:rsidP="00820EA0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99 01 000 000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9B0C" w14:textId="0F7845C0" w:rsidR="00820EA0" w:rsidRDefault="00820EA0" w:rsidP="00820EA0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Número de ordem do contingente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FFC4" w14:textId="141892FF" w:rsidR="00820EA0" w:rsidRDefault="00820EA0" w:rsidP="00820E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C4F8" w14:textId="0DCBF59D" w:rsidR="00820EA0" w:rsidRDefault="00820EA0" w:rsidP="00820E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0B80" w14:textId="649A4B9E" w:rsidR="00820EA0" w:rsidRDefault="00820EA0" w:rsidP="00820E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quotaOrderNumber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0A30" w14:textId="77777777" w:rsidR="00820EA0" w:rsidRPr="0006344C" w:rsidRDefault="00820EA0" w:rsidP="00820EA0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A15D" w14:textId="68B0510F" w:rsidR="00820EA0" w:rsidRDefault="00820EA0" w:rsidP="00820EA0">
            <w:pPr>
              <w:keepNext/>
              <w:rPr>
                <w:color w:val="000000"/>
                <w:szCs w:val="24"/>
              </w:rPr>
            </w:pPr>
            <w:r w:rsidRPr="007D375D">
              <w:rPr>
                <w:color w:val="000000"/>
                <w:szCs w:val="24"/>
              </w:rPr>
              <w:t>6</w:t>
            </w:r>
          </w:p>
        </w:tc>
      </w:tr>
      <w:tr w:rsidR="00820EA0" w14:paraId="51D8A0F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C5CC" w14:textId="7EA39AF6" w:rsidR="00820EA0" w:rsidRDefault="00820EA0" w:rsidP="00820EA0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18 10 000 000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16A6" w14:textId="657CC5E7" w:rsidR="00820EA0" w:rsidRPr="0006344C" w:rsidRDefault="00820EA0" w:rsidP="00820E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mercadoria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BB97" w14:textId="7EC1168A" w:rsidR="00820EA0" w:rsidRDefault="00820EA0" w:rsidP="00820E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6F2A" w14:textId="508AB45A" w:rsidR="00820EA0" w:rsidRDefault="00820EA0" w:rsidP="00820E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79E6" w14:textId="7435C339" w:rsidR="00820EA0" w:rsidRDefault="00820EA0" w:rsidP="00820E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typeOfGoods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25A7" w14:textId="77777777" w:rsidR="00820EA0" w:rsidRPr="0006344C" w:rsidRDefault="00820EA0" w:rsidP="00820EA0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3AE0" w14:textId="7ECDC547" w:rsidR="00820EA0" w:rsidRDefault="00820EA0" w:rsidP="00820EA0">
            <w:pPr>
              <w:keepNext/>
              <w:rPr>
                <w:color w:val="000000"/>
                <w:szCs w:val="24"/>
              </w:rPr>
            </w:pPr>
            <w:r w:rsidRPr="007D375D">
              <w:rPr>
                <w:color w:val="000000"/>
                <w:szCs w:val="24"/>
              </w:rPr>
              <w:t>6</w:t>
            </w:r>
          </w:p>
        </w:tc>
      </w:tr>
      <w:tr w:rsidR="000D0383" w14:paraId="4710856B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C291" w14:textId="5FDB28FE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18 09 000 000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F856" w14:textId="75C09148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Código da mercadoria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D5E9" w14:textId="77925E68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F6E1" w14:textId="453CA14F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E828" w14:textId="42053255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CommodityCode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3F3E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F8E6" w14:textId="76036B9B" w:rsidR="000D0383" w:rsidRDefault="00820EA0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 w:rsidR="000D0383">
              <w:t xml:space="preserve"> </w:t>
            </w:r>
          </w:p>
        </w:tc>
      </w:tr>
      <w:tr w:rsidR="000D0383" w14:paraId="3BF2834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76DA" w14:textId="61A34423" w:rsidR="000D0383" w:rsidRDefault="000D0383" w:rsidP="000D0383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18 09 056 000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79D1" w14:textId="4F79CA88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Código SH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FAA0" w14:textId="0E5B98C1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B2B4" w14:textId="6AFFD351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707E" w14:textId="735AB4E5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harmonizedSystemSubheadingCode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6818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1DCA" w14:textId="63A93D86" w:rsidR="000D0383" w:rsidRDefault="00820EA0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820EA0" w14:paraId="20D7C64D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D792" w14:textId="10DF41A1" w:rsidR="00820EA0" w:rsidRDefault="00820EA0" w:rsidP="00820EA0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18 09 057 000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B44F" w14:textId="5FE5862B" w:rsidR="00820EA0" w:rsidRDefault="00820EA0" w:rsidP="00820E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NC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2459" w14:textId="035900CF" w:rsidR="00820EA0" w:rsidRDefault="00820EA0" w:rsidP="00820E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4885" w14:textId="0880A8DE" w:rsidR="00820EA0" w:rsidRDefault="00820EA0" w:rsidP="00820E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D63C" w14:textId="4ADB11CF" w:rsidR="00820EA0" w:rsidRDefault="00820EA0" w:rsidP="00820E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combinedNomenclatureCode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6CF2" w14:textId="77777777" w:rsidR="00820EA0" w:rsidRPr="0006344C" w:rsidRDefault="00820EA0" w:rsidP="00820EA0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861C" w14:textId="65B95E90" w:rsidR="00820EA0" w:rsidRDefault="00820EA0" w:rsidP="00820EA0">
            <w:pPr>
              <w:keepNext/>
              <w:rPr>
                <w:color w:val="000000"/>
                <w:szCs w:val="24"/>
              </w:rPr>
            </w:pPr>
            <w:r w:rsidRPr="003C1D98">
              <w:rPr>
                <w:color w:val="000000"/>
                <w:szCs w:val="24"/>
              </w:rPr>
              <w:t>7</w:t>
            </w:r>
          </w:p>
        </w:tc>
      </w:tr>
      <w:tr w:rsidR="00820EA0" w14:paraId="0117DB0A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2E55" w14:textId="0B3AD18C" w:rsidR="00820EA0" w:rsidRDefault="00820EA0" w:rsidP="00820EA0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18 09 058 000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5F5F" w14:textId="6A85A334" w:rsidR="00820EA0" w:rsidRDefault="00820EA0" w:rsidP="00820EA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TARIC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C050" w14:textId="23D2E1D7" w:rsidR="00820EA0" w:rsidRDefault="00820EA0" w:rsidP="00820EA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A032" w14:textId="6C2EAC1A" w:rsidR="00820EA0" w:rsidRDefault="00820EA0" w:rsidP="00820EA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5D8F" w14:textId="558D47B9" w:rsidR="00820EA0" w:rsidRDefault="00820EA0" w:rsidP="00820EA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taricCode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DDB1" w14:textId="77777777" w:rsidR="00820EA0" w:rsidRPr="0006344C" w:rsidRDefault="00820EA0" w:rsidP="00820EA0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7F41" w14:textId="71A7E1FF" w:rsidR="00820EA0" w:rsidRDefault="00820EA0" w:rsidP="00820EA0">
            <w:pPr>
              <w:keepNext/>
              <w:rPr>
                <w:color w:val="000000"/>
                <w:szCs w:val="24"/>
              </w:rPr>
            </w:pPr>
            <w:r w:rsidRPr="003C1D98">
              <w:rPr>
                <w:color w:val="000000"/>
                <w:szCs w:val="24"/>
              </w:rPr>
              <w:t>7</w:t>
            </w:r>
          </w:p>
        </w:tc>
      </w:tr>
      <w:tr w:rsidR="000D0383" w14:paraId="04CB32B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6D60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CC6C" w14:textId="0264F1C5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Código adicional TARIC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2F31" w14:textId="759BC5E4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2A45" w14:textId="7403A5ED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46C7" w14:textId="4B016DCF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TaricAdditionalCode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EC20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6B6E" w14:textId="539565FD" w:rsidR="000D0383" w:rsidRDefault="00820EA0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7</w:t>
            </w:r>
            <w:r w:rsidR="000D0383">
              <w:t xml:space="preserve"> </w:t>
            </w:r>
          </w:p>
        </w:tc>
      </w:tr>
      <w:tr w:rsidR="000D0383" w14:paraId="6CE35FD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5987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8649" w14:textId="69DF9FA1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43E8" w14:textId="42FBC113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0D9F" w14:textId="4F2ACAB8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6DCB" w14:textId="37AFE65C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E733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8372" w14:textId="3CB25250" w:rsidR="000D0383" w:rsidRDefault="00820EA0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0D0383" w14:paraId="1B87527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4E82" w14:textId="3172AE3D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18 09 059 000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B87B" w14:textId="1793374C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adicional TARIC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05B3" w14:textId="05BD2FFC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74A6" w14:textId="45E69410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EF3B" w14:textId="39CB0886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taricAdditionalCode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65B4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77DE" w14:textId="777B52DD" w:rsidR="000D0383" w:rsidRDefault="00820EA0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0D0383" w14:paraId="643A9A7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0FFE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52A0" w14:textId="3744328D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Código adicional nacional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8550" w14:textId="4E541FF7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28F3" w14:textId="0C5B3148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D8C7" w14:textId="217E55E0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NationalAdditionalCode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36B6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DDF4" w14:textId="3EF0C0F6" w:rsidR="000D0383" w:rsidRDefault="009A1BED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7</w:t>
            </w:r>
            <w:r w:rsidR="000D0383">
              <w:t xml:space="preserve"> </w:t>
            </w:r>
          </w:p>
        </w:tc>
      </w:tr>
      <w:tr w:rsidR="000D0383" w14:paraId="1EA62F99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C517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D435" w14:textId="687CB1CF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A85B" w14:textId="12BE3901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8040" w14:textId="269D96EF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053F" w14:textId="06B411D0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0E3E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1785" w14:textId="22EF62C8" w:rsidR="000D0383" w:rsidRDefault="009A1BED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0D0383" w14:paraId="64187E5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82AF" w14:textId="1AB3B2D0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18 09 060 000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4BB1" w14:textId="7ADF9BEB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adicional nacional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9027" w14:textId="6F6D75B6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139D" w14:textId="5549C452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5A29" w14:textId="09FD6BB6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nationalAdditionalCode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8E92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28F1" w14:textId="1C24FB6A" w:rsidR="000D0383" w:rsidRDefault="009A1BED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0D0383" w14:paraId="0302707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C5B3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3CAC" w14:textId="0FA0F3DA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4164" w14:textId="2CB7A048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67EE" w14:textId="1B8CA979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DDB2" w14:textId="7E4E4D16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AD0A" w14:textId="1CF045CC" w:rsidR="000D0383" w:rsidRPr="0006344C" w:rsidRDefault="000D0383" w:rsidP="000D0383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1507" w14:textId="29E5E7DC" w:rsidR="000D0383" w:rsidRDefault="009A1BED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0D0383" w14:paraId="4382B92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5A98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7705" w14:textId="0904DCCA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Medidas das mercadorias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FA1E" w14:textId="1A96F4E5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421E" w14:textId="2C3DC1EB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3DFC" w14:textId="58452E35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GoodsMeasure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B227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788F" w14:textId="64B65C5B" w:rsidR="000D0383" w:rsidRDefault="003F3F9C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 w:rsidR="000D0383">
              <w:t xml:space="preserve"> </w:t>
            </w:r>
          </w:p>
        </w:tc>
      </w:tr>
      <w:tr w:rsidR="000D0383" w14:paraId="2157D9EC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6F4A" w14:textId="424FE95B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18 01 000 000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557C" w14:textId="0EB831DC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Massa líquida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233B" w14:textId="4B5D8AAE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5637" w14:textId="5E9E132B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5645" w14:textId="71525047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netMass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6A2F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741B" w14:textId="25CB79F9" w:rsidR="000D0383" w:rsidRDefault="003F3F9C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3F3F9C" w14:paraId="3B08314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ADA9" w14:textId="44587EAA" w:rsidR="003F3F9C" w:rsidRDefault="003F3F9C" w:rsidP="003F3F9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18 02 000 000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0C9A" w14:textId="120006DE" w:rsidR="003F3F9C" w:rsidRDefault="003F3F9C" w:rsidP="003F3F9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Unidades suplementares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5279" w14:textId="26143496" w:rsidR="003F3F9C" w:rsidRDefault="003F3F9C" w:rsidP="003F3F9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E6B1" w14:textId="70323256" w:rsidR="003F3F9C" w:rsidRDefault="003F3F9C" w:rsidP="003F3F9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DC03" w14:textId="50C1F0E5" w:rsidR="003F3F9C" w:rsidRDefault="003F3F9C" w:rsidP="003F3F9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supplementaryUnits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0C0B" w14:textId="77777777" w:rsidR="003F3F9C" w:rsidRPr="0006344C" w:rsidRDefault="003F3F9C" w:rsidP="003F3F9C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0199" w14:textId="0D6ACF03" w:rsidR="003F3F9C" w:rsidRDefault="003F3F9C" w:rsidP="003F3F9C">
            <w:pPr>
              <w:keepNext/>
              <w:rPr>
                <w:color w:val="000000"/>
                <w:szCs w:val="24"/>
              </w:rPr>
            </w:pPr>
            <w:r w:rsidRPr="00515901">
              <w:rPr>
                <w:color w:val="000000"/>
                <w:szCs w:val="24"/>
              </w:rPr>
              <w:t>7</w:t>
            </w:r>
          </w:p>
        </w:tc>
      </w:tr>
      <w:tr w:rsidR="003F3F9C" w14:paraId="6C10F6A9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EFAD" w14:textId="61D3A2C2" w:rsidR="003F3F9C" w:rsidRDefault="003F3F9C" w:rsidP="003F3F9C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18 04 000 000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901A" w14:textId="0F17E5F0" w:rsidR="003F3F9C" w:rsidRDefault="003F3F9C" w:rsidP="003F3F9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Massa bruta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D72A" w14:textId="22DCEC86" w:rsidR="003F3F9C" w:rsidRDefault="003F3F9C" w:rsidP="003F3F9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360F" w14:textId="106A9D56" w:rsidR="003F3F9C" w:rsidRDefault="003F3F9C" w:rsidP="003F3F9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A216" w14:textId="652298BF" w:rsidR="003F3F9C" w:rsidRDefault="003F3F9C" w:rsidP="003F3F9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grossMass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E827" w14:textId="77777777" w:rsidR="003F3F9C" w:rsidRPr="0006344C" w:rsidRDefault="003F3F9C" w:rsidP="003F3F9C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08EA" w14:textId="3AB51963" w:rsidR="003F3F9C" w:rsidRDefault="003F3F9C" w:rsidP="003F3F9C">
            <w:pPr>
              <w:keepNext/>
              <w:rPr>
                <w:color w:val="000000"/>
                <w:szCs w:val="24"/>
              </w:rPr>
            </w:pPr>
            <w:r w:rsidRPr="00515901">
              <w:rPr>
                <w:color w:val="000000"/>
                <w:szCs w:val="24"/>
              </w:rPr>
              <w:t>7</w:t>
            </w:r>
          </w:p>
        </w:tc>
      </w:tr>
      <w:tr w:rsidR="000D0383" w14:paraId="52D060A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D822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5F53" w14:textId="1F181C14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Linha da fatura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DE3A" w14:textId="7AF9F8BD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2033" w14:textId="62C863D1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2928" w14:textId="3CAA3E30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InvoiceLine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BB34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5AF0" w14:textId="70C68D8C" w:rsidR="000D0383" w:rsidRDefault="003F3F9C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 w:rsidR="000D0383">
              <w:t xml:space="preserve"> </w:t>
            </w:r>
          </w:p>
        </w:tc>
      </w:tr>
      <w:tr w:rsidR="000D0383" w14:paraId="2DB5915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618F" w14:textId="2994C252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14 08 000 000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9CB1" w14:textId="4AEF7ADC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Montante da adição faturado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01CC" w14:textId="6049372A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E499" w14:textId="73D64003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943A" w14:textId="7D62B9A8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itemAmountInvoiced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5C51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9B2A" w14:textId="7761ACF8" w:rsidR="000D0383" w:rsidRDefault="006804C6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D0383" w14:paraId="4A3C089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76EF" w14:textId="77777777" w:rsidR="000D0383" w:rsidRDefault="000D0383" w:rsidP="000D0383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8C6A" w14:textId="7C219F81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Cálculo das imposições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6CF6" w14:textId="30F1093B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0AE2" w14:textId="29FBEF88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610F" w14:textId="4120F8BE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CalculationOfTaxes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57F0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63B5" w14:textId="427D060C" w:rsidR="000D0383" w:rsidRDefault="006804C6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 w:rsidR="000D0383">
              <w:t xml:space="preserve"> </w:t>
            </w:r>
          </w:p>
        </w:tc>
      </w:tr>
      <w:tr w:rsidR="000D0383" w14:paraId="62B5321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462B" w14:textId="5C4F4F75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14 16 000 000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A6BB" w14:textId="69A810B2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 w:rsidRPr="0006344C">
              <w:rPr>
                <w:b/>
                <w:bCs/>
                <w:color w:val="000000"/>
                <w:szCs w:val="24"/>
              </w:rPr>
              <w:t>Montante total dos direitos e imposições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15DF" w14:textId="6F956AA8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DFDB" w14:textId="5229A1BF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B837" w14:textId="222EF9D3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totalDutiesAndTaxesAmount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DFEF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B861" w14:textId="2BBC9190" w:rsidR="000D0383" w:rsidRDefault="006804C6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D0383" w14:paraId="79D253E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9E79" w14:textId="14EABFC2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14 11 000 000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6133" w14:textId="0CCB3758" w:rsidR="000D0383" w:rsidRPr="0006344C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A1D1" w14:textId="6B16D17B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A2EB" w14:textId="656F4375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02F7" w14:textId="787BCF5E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preference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7F4B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379C" w14:textId="704E3C0A" w:rsidR="000D0383" w:rsidRDefault="006804C6" w:rsidP="000D038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D0383" w14:paraId="26D5201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0EA2" w14:textId="593CA683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14 03 000 000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3EC9" w14:textId="06CCC41D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Direitos e imposições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6802" w14:textId="788C3BD0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D709" w14:textId="36DF8C01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6AF4" w14:textId="390ADC81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DutiesAndTaxes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080E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CCD6" w14:textId="7F9A9291" w:rsidR="000D0383" w:rsidRDefault="006804C6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7</w:t>
            </w:r>
            <w:r w:rsidR="000D0383">
              <w:t xml:space="preserve"> </w:t>
            </w:r>
          </w:p>
        </w:tc>
      </w:tr>
      <w:tr w:rsidR="000D0383" w14:paraId="36AE7A1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AC20" w14:textId="77777777" w:rsidR="000D0383" w:rsidRDefault="000D0383" w:rsidP="000D0383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201D" w14:textId="5E8E7C8D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E63B" w14:textId="1B4D0FE8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3C46" w14:textId="7667F339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3747" w14:textId="0CEAB78A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5D36" w14:textId="77777777" w:rsidR="000D0383" w:rsidRPr="0006344C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9FDB" w14:textId="21A838D5" w:rsidR="000D0383" w:rsidRDefault="006804C6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6804C6" w14:paraId="3415B6E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C9D9" w14:textId="4017BE40" w:rsidR="006804C6" w:rsidRDefault="006804C6" w:rsidP="006804C6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14 03 039 000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427A" w14:textId="69EA6567" w:rsidR="006804C6" w:rsidRDefault="006804C6" w:rsidP="006804C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imposição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2872" w14:textId="60411D8C" w:rsidR="006804C6" w:rsidRDefault="006804C6" w:rsidP="006804C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8D6E" w14:textId="3D176ABD" w:rsidR="006804C6" w:rsidRDefault="006804C6" w:rsidP="006804C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A401" w14:textId="46669732" w:rsidR="006804C6" w:rsidRDefault="006804C6" w:rsidP="006804C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9B8B" w14:textId="77777777" w:rsidR="006804C6" w:rsidRPr="0006344C" w:rsidRDefault="006804C6" w:rsidP="006804C6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13F7" w14:textId="747699F8" w:rsidR="006804C6" w:rsidRDefault="006804C6" w:rsidP="006804C6">
            <w:pPr>
              <w:keepNext/>
              <w:rPr>
                <w:color w:val="000000"/>
                <w:szCs w:val="24"/>
              </w:rPr>
            </w:pPr>
            <w:r w:rsidRPr="000434B0">
              <w:rPr>
                <w:color w:val="000000"/>
                <w:szCs w:val="24"/>
              </w:rPr>
              <w:t>8</w:t>
            </w:r>
          </w:p>
        </w:tc>
      </w:tr>
      <w:tr w:rsidR="006804C6" w14:paraId="458EDA4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7186" w14:textId="77777777" w:rsidR="006804C6" w:rsidRDefault="006804C6" w:rsidP="006804C6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13CC" w14:textId="1458B568" w:rsidR="006804C6" w:rsidRDefault="006804C6" w:rsidP="006804C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4517" w14:textId="2A340191" w:rsidR="006804C6" w:rsidRDefault="006804C6" w:rsidP="006804C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3DDF" w14:textId="282CE6A7" w:rsidR="006804C6" w:rsidRDefault="006804C6" w:rsidP="006804C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8EE5" w14:textId="5D995960" w:rsidR="006804C6" w:rsidRDefault="006804C6" w:rsidP="006804C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BCD6" w14:textId="5F06A75E" w:rsidR="006804C6" w:rsidRPr="0006344C" w:rsidRDefault="006804C6" w:rsidP="006804C6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 xml:space="preserve">Este elemento de dado só pode ser utilizado no âmbito do </w:t>
            </w:r>
            <w:r w:rsidRPr="0006344C">
              <w:rPr>
                <w:color w:val="000000"/>
                <w:szCs w:val="24"/>
              </w:rPr>
              <w:lastRenderedPageBreak/>
              <w:t>Desalfandegamento Centralizado.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28D2" w14:textId="11C3C4D9" w:rsidR="006804C6" w:rsidRDefault="006804C6" w:rsidP="006804C6">
            <w:pPr>
              <w:keepNext/>
              <w:rPr>
                <w:color w:val="000000"/>
                <w:szCs w:val="24"/>
              </w:rPr>
            </w:pPr>
            <w:r w:rsidRPr="000434B0">
              <w:rPr>
                <w:color w:val="000000"/>
                <w:szCs w:val="24"/>
              </w:rPr>
              <w:lastRenderedPageBreak/>
              <w:t>8</w:t>
            </w:r>
          </w:p>
        </w:tc>
      </w:tr>
      <w:tr w:rsidR="006804C6" w14:paraId="089C9A0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F86D" w14:textId="7ACCE1CA" w:rsidR="006804C6" w:rsidRDefault="006804C6" w:rsidP="006804C6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14 03 038 000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3EAC" w14:textId="20FF02E3" w:rsidR="006804C6" w:rsidRDefault="006804C6" w:rsidP="006804C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Método de pagamento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147D" w14:textId="721E85B8" w:rsidR="006804C6" w:rsidRDefault="006804C6" w:rsidP="006804C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EE9A" w14:textId="17FCDA15" w:rsidR="006804C6" w:rsidRDefault="006804C6" w:rsidP="006804C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7910" w14:textId="5A472361" w:rsidR="006804C6" w:rsidRDefault="006804C6" w:rsidP="006804C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methodOfPayment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4309" w14:textId="76253293" w:rsidR="006804C6" w:rsidRPr="0006344C" w:rsidRDefault="006804C6" w:rsidP="006804C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Não preencher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A382" w14:textId="523B814C" w:rsidR="006804C6" w:rsidRDefault="006804C6" w:rsidP="006804C6">
            <w:pPr>
              <w:keepNext/>
              <w:rPr>
                <w:color w:val="000000"/>
                <w:szCs w:val="24"/>
              </w:rPr>
            </w:pPr>
            <w:r w:rsidRPr="00ED75E5">
              <w:rPr>
                <w:color w:val="000000"/>
                <w:szCs w:val="24"/>
              </w:rPr>
              <w:t>8</w:t>
            </w:r>
          </w:p>
        </w:tc>
      </w:tr>
      <w:tr w:rsidR="006804C6" w14:paraId="165E12A1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CCD3" w14:textId="31FD66CF" w:rsidR="006804C6" w:rsidRDefault="006804C6" w:rsidP="006804C6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14 03 042 000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8FD8" w14:textId="615DCF24" w:rsidR="006804C6" w:rsidRDefault="006804C6" w:rsidP="006804C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de imposição devido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3F76" w14:textId="66E07DE7" w:rsidR="006804C6" w:rsidRDefault="006804C6" w:rsidP="006804C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8494" w14:textId="4D4B015A" w:rsidR="006804C6" w:rsidRDefault="006804C6" w:rsidP="006804C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257D" w14:textId="517FABE4" w:rsidR="006804C6" w:rsidRDefault="006804C6" w:rsidP="006804C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payableTaxAmount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12D7" w14:textId="77777777" w:rsidR="006804C6" w:rsidRDefault="006804C6" w:rsidP="006804C6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8145" w14:textId="4B5C8F06" w:rsidR="006804C6" w:rsidRDefault="006804C6" w:rsidP="006804C6">
            <w:pPr>
              <w:keepNext/>
              <w:rPr>
                <w:color w:val="000000"/>
                <w:szCs w:val="24"/>
              </w:rPr>
            </w:pPr>
            <w:r w:rsidRPr="00ED75E5">
              <w:rPr>
                <w:color w:val="000000"/>
                <w:szCs w:val="24"/>
              </w:rPr>
              <w:t>8</w:t>
            </w:r>
          </w:p>
        </w:tc>
      </w:tr>
      <w:tr w:rsidR="000D0383" w14:paraId="1FE8176B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DE14" w14:textId="25D73984" w:rsidR="000D0383" w:rsidRDefault="000D0383" w:rsidP="000D0383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14 03 040 000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8266" w14:textId="4CC64808" w:rsidR="000D0383" w:rsidRDefault="000D0383" w:rsidP="000D0383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Base tributável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7ACB" w14:textId="6DC634E5" w:rsidR="000D0383" w:rsidRDefault="000D0383" w:rsidP="000D0383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7B6A" w14:textId="67E814CC" w:rsidR="000D0383" w:rsidRDefault="000D0383" w:rsidP="000D0383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57CB" w14:textId="4D72CD9F" w:rsidR="000D0383" w:rsidRDefault="000D0383" w:rsidP="000D0383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TaxBase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C8C3" w14:textId="77777777" w:rsidR="000D0383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954A" w14:textId="025BDED9" w:rsidR="000D0383" w:rsidRDefault="006804C6" w:rsidP="000D0383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8</w:t>
            </w:r>
            <w:r w:rsidR="000D0383">
              <w:t xml:space="preserve"> </w:t>
            </w:r>
          </w:p>
        </w:tc>
      </w:tr>
      <w:tr w:rsidR="000D0383" w14:paraId="68688DC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981C" w14:textId="77777777" w:rsidR="000D0383" w:rsidRDefault="000D0383" w:rsidP="000D0383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5BEB" w14:textId="0E152920" w:rsidR="000D0383" w:rsidRDefault="000D0383" w:rsidP="000D0383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EF83" w14:textId="5CD76BD1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1D5B" w14:textId="4F501DCC" w:rsidR="000D0383" w:rsidRDefault="000D0383" w:rsidP="000D0383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D858" w14:textId="4F93F207" w:rsidR="000D0383" w:rsidRDefault="000D0383" w:rsidP="000D0383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68DC" w14:textId="77777777" w:rsidR="000D0383" w:rsidRDefault="000D0383" w:rsidP="000D0383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7EF1" w14:textId="588F3522" w:rsidR="000D0383" w:rsidRDefault="006804C6" w:rsidP="000D0383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9</w:t>
            </w:r>
          </w:p>
        </w:tc>
      </w:tr>
      <w:tr w:rsidR="006804C6" w14:paraId="3BB894B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E14D" w14:textId="332DC84F" w:rsidR="006804C6" w:rsidRDefault="006804C6" w:rsidP="006804C6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14 03 040 041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0D7B" w14:textId="7E6A4F65" w:rsidR="006804C6" w:rsidRDefault="006804C6" w:rsidP="006804C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Taxa da imposição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FE9A" w14:textId="4F74C795" w:rsidR="006804C6" w:rsidRDefault="006804C6" w:rsidP="006804C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2865" w14:textId="4E197C90" w:rsidR="006804C6" w:rsidRDefault="006804C6" w:rsidP="006804C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n..17,3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8B5A" w14:textId="42CC8D8F" w:rsidR="006804C6" w:rsidRDefault="006804C6" w:rsidP="006804C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taxRate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BB50" w14:textId="77777777" w:rsidR="006804C6" w:rsidRDefault="006804C6" w:rsidP="006804C6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A7B4" w14:textId="7B120E31" w:rsidR="006804C6" w:rsidRDefault="006804C6" w:rsidP="006804C6">
            <w:pPr>
              <w:keepNext/>
              <w:rPr>
                <w:color w:val="000000"/>
                <w:szCs w:val="24"/>
              </w:rPr>
            </w:pPr>
            <w:r w:rsidRPr="000F799F">
              <w:rPr>
                <w:color w:val="000000"/>
                <w:szCs w:val="24"/>
              </w:rPr>
              <w:t>9</w:t>
            </w:r>
          </w:p>
        </w:tc>
      </w:tr>
      <w:tr w:rsidR="006804C6" w14:paraId="5BBA1F9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00DB" w14:textId="0E5A406B" w:rsidR="006804C6" w:rsidRDefault="006804C6" w:rsidP="006804C6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14 03 040 005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766C" w14:textId="3765FF92" w:rsidR="006804C6" w:rsidRDefault="006804C6" w:rsidP="006804C6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Unidade de medida e qualificador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F528" w14:textId="5F0A4E71" w:rsidR="006804C6" w:rsidRDefault="006804C6" w:rsidP="006804C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FD56" w14:textId="29702D0E" w:rsidR="006804C6" w:rsidRDefault="006804C6" w:rsidP="006804C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A52F" w14:textId="4F7D2A0F" w:rsidR="006804C6" w:rsidRDefault="006804C6" w:rsidP="006804C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measurementUnitAndQualifier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C6DB" w14:textId="77777777" w:rsidR="006804C6" w:rsidRDefault="006804C6" w:rsidP="006804C6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7DAC" w14:textId="5F799D4C" w:rsidR="006804C6" w:rsidRDefault="006804C6" w:rsidP="006804C6">
            <w:pPr>
              <w:keepNext/>
              <w:rPr>
                <w:color w:val="000000"/>
                <w:szCs w:val="24"/>
              </w:rPr>
            </w:pPr>
            <w:r w:rsidRPr="000F799F">
              <w:rPr>
                <w:color w:val="000000"/>
                <w:szCs w:val="24"/>
              </w:rPr>
              <w:t>9</w:t>
            </w:r>
          </w:p>
        </w:tc>
      </w:tr>
      <w:tr w:rsidR="000768D2" w14:paraId="657FA9F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39B5" w14:textId="77777777" w:rsidR="000768D2" w:rsidRDefault="000768D2" w:rsidP="000768D2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8A2D" w14:textId="1852EA28" w:rsidR="000768D2" w:rsidRPr="007E132F" w:rsidRDefault="000768D2" w:rsidP="000768D2">
            <w:pPr>
              <w:rPr>
                <w:b/>
                <w:bCs/>
                <w:color w:val="000000"/>
                <w:szCs w:val="24"/>
              </w:rPr>
            </w:pPr>
            <w:r w:rsidRPr="007E132F">
              <w:rPr>
                <w:b/>
                <w:bCs/>
                <w:color w:val="000000"/>
                <w:szCs w:val="24"/>
              </w:rPr>
              <w:t>Qualificador DC Unidade de medida e qualificador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CDBE" w14:textId="3FEDCD09" w:rsidR="000768D2" w:rsidRPr="007E132F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 w:rsidRPr="007E132F"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D35C" w14:textId="20DFA4DD" w:rsidR="000768D2" w:rsidRPr="007E132F" w:rsidRDefault="000768D2" w:rsidP="000768D2">
            <w:pPr>
              <w:jc w:val="center"/>
              <w:rPr>
                <w:color w:val="000000"/>
                <w:szCs w:val="24"/>
              </w:rPr>
            </w:pPr>
            <w:r w:rsidRPr="007E132F"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2206" w14:textId="3EC46456" w:rsidR="000768D2" w:rsidRPr="007E132F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7E132F"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7E132F">
              <w:rPr>
                <w:b/>
                <w:bCs/>
                <w:snapToGrid w:val="0"/>
                <w:szCs w:val="24"/>
              </w:rPr>
              <w:t>CCQualifierForMeasurementUnitAndQualifier</w:t>
            </w:r>
            <w:proofErr w:type="spellEnd"/>
            <w:r w:rsidRPr="007E132F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2375" w14:textId="0F4A1DF9" w:rsidR="000768D2" w:rsidRPr="007E132F" w:rsidRDefault="000768D2" w:rsidP="000768D2">
            <w:pPr>
              <w:rPr>
                <w:color w:val="000000"/>
                <w:szCs w:val="24"/>
              </w:rPr>
            </w:pPr>
            <w:r w:rsidRPr="007E132F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3345" w14:textId="20BE2B90" w:rsidR="000768D2" w:rsidRPr="000F799F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</w:tr>
      <w:tr w:rsidR="000768D2" w14:paraId="7C2658AD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8266" w14:textId="6624EA98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14 03 040 006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8F79" w14:textId="3148ABE7" w:rsidR="000768D2" w:rsidRPr="0006344C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Quantidade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D7B8" w14:textId="4BF778DC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819D" w14:textId="6FE475BF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40B9" w14:textId="2A861AD2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quantity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C722" w14:textId="77777777" w:rsidR="000768D2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3998" w14:textId="6F902DBD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0F799F">
              <w:rPr>
                <w:color w:val="000000"/>
                <w:szCs w:val="24"/>
              </w:rPr>
              <w:t>9</w:t>
            </w:r>
          </w:p>
        </w:tc>
      </w:tr>
      <w:tr w:rsidR="000768D2" w14:paraId="61F9CBC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B1B4" w14:textId="470B3C14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14 03 040 014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2B17" w14:textId="150C9A3E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165B" w14:textId="1F86013C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646B" w14:textId="72EA23ED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4206" w14:textId="1B711FBB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C242" w14:textId="77777777" w:rsidR="000768D2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5542" w14:textId="357EA96A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0F799F">
              <w:rPr>
                <w:color w:val="000000"/>
                <w:szCs w:val="24"/>
              </w:rPr>
              <w:t>9</w:t>
            </w:r>
          </w:p>
        </w:tc>
      </w:tr>
      <w:tr w:rsidR="000768D2" w14:paraId="7D4C181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265E" w14:textId="6B4648C8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14 03 040 043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D4EB" w14:textId="026313AD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da imposição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FD16" w14:textId="2DF6806E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F3EE" w14:textId="64A9D8B9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E17A" w14:textId="62EC1D1A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F45D" w14:textId="77777777" w:rsidR="000768D2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74F8" w14:textId="5325BF71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0F799F">
              <w:rPr>
                <w:color w:val="000000"/>
                <w:szCs w:val="24"/>
              </w:rPr>
              <w:t>9</w:t>
            </w:r>
          </w:p>
        </w:tc>
      </w:tr>
      <w:tr w:rsidR="000768D2" w14:paraId="00C76CD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2452" w14:textId="7DA7026A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14 12 000 000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4A82" w14:textId="0B1490F3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Valor postal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4C91" w14:textId="2F0983A2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3E2" w14:textId="1B0BB106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CCA9" w14:textId="2A92FE7C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PostalValue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34C8" w14:textId="77777777" w:rsidR="000768D2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97C7" w14:textId="4CD7B21B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0768D2" w14:paraId="752B653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B3E4" w14:textId="1CD70E48" w:rsidR="000768D2" w:rsidRDefault="000768D2" w:rsidP="000768D2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14 12 012 000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EDB3" w14:textId="014B9A3B" w:rsidR="000768D2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A487" w14:textId="4C687424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80E0" w14:textId="5E3C7772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C856" w14:textId="50BF4B12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currency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5ADB" w14:textId="77777777" w:rsidR="000768D2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49FF" w14:textId="4F1E06FB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768D2" w14:paraId="56313D61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66B7" w14:textId="3A0C8E7A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14 12 014 000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7B10" w14:textId="0EC2A8CD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BC9B" w14:textId="5CD28914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24BB" w14:textId="13E19E7B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EA08" w14:textId="5189A2D5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20E2" w14:textId="77777777" w:rsidR="000768D2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27C2" w14:textId="620DC489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768D2" w14:paraId="3F57F77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CBB5" w14:textId="2CBD8498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18 06 000 000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A602" w14:textId="7D94986D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Volumes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90F7" w14:textId="48A88C4D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1F7C" w14:textId="051B45CF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A405" w14:textId="0251D5E4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Packaging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5B0F" w14:textId="77777777" w:rsidR="000768D2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4967" w14:textId="324DA5B1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0768D2" w14:paraId="6050A1CD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90F3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9564" w14:textId="105C1190" w:rsidR="000768D2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F25F" w14:textId="371A7DDB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0692" w14:textId="0E5B0B69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E3A2" w14:textId="55D16E3F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9A76" w14:textId="77777777" w:rsidR="000768D2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8E2F" w14:textId="44F072B5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768D2" w14:paraId="0A34737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A1CE" w14:textId="193F4EFD" w:rsidR="000768D2" w:rsidRDefault="000768D2" w:rsidP="000768D2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18 06 003 000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43E9" w14:textId="2CC60BD0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volumes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26F2" w14:textId="44C0047A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01EE" w14:textId="157894F7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F681" w14:textId="4DF776A3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typeOfPackages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940D" w14:textId="77777777" w:rsidR="000768D2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5A64" w14:textId="3EDA459C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D82EE9">
              <w:rPr>
                <w:color w:val="000000"/>
                <w:szCs w:val="24"/>
              </w:rPr>
              <w:t>6</w:t>
            </w:r>
          </w:p>
        </w:tc>
      </w:tr>
      <w:tr w:rsidR="000768D2" w14:paraId="7950E15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56D4" w14:textId="2EE1A40B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18 06 004 000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F043" w14:textId="215F00F5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Nº de volumes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0DE3" w14:textId="54B46B01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853E" w14:textId="2879E174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9C2E" w14:textId="66CADBAE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numberOfPackages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3F8B" w14:textId="77777777" w:rsidR="000768D2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7F20" w14:textId="50453D20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D82EE9">
              <w:rPr>
                <w:color w:val="000000"/>
                <w:szCs w:val="24"/>
              </w:rPr>
              <w:t>6</w:t>
            </w:r>
          </w:p>
        </w:tc>
      </w:tr>
      <w:tr w:rsidR="000768D2" w14:paraId="12CA13B9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80AB" w14:textId="6D634F8F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18 06 054 000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05E0" w14:textId="15F0195D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Marcas de expedição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2F79" w14:textId="3709B45E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31A2" w14:textId="0A593ABD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1DA5" w14:textId="1C2F2E2B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shippingMarks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1E47" w14:textId="77777777" w:rsidR="000768D2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73BE" w14:textId="367CBC21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D82EE9">
              <w:rPr>
                <w:color w:val="000000"/>
                <w:szCs w:val="24"/>
              </w:rPr>
              <w:t>6</w:t>
            </w:r>
          </w:p>
        </w:tc>
      </w:tr>
      <w:tr w:rsidR="000768D2" w14:paraId="49B05C1D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4F5E" w14:textId="0DCAA412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12 01 000 000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A756" w14:textId="320510B8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Documentos precedentes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4E14" w14:textId="075F35F1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4C2D" w14:textId="6AA522E2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3E61" w14:textId="5C382B1D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PreviousDocument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D585" w14:textId="77777777" w:rsidR="000768D2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37B1" w14:textId="22AC4BD5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0768D2" w14:paraId="7C43DD0C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9227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A8D4" w14:textId="52840B12" w:rsidR="000768D2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8B82" w14:textId="2EA9992B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C070" w14:textId="3B65C21D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43BC" w14:textId="49D4B4EA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3BDD" w14:textId="77777777" w:rsidR="000768D2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92CE" w14:textId="1FF3C67C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768D2" w14:paraId="126244D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934D" w14:textId="5EF6D858" w:rsidR="000768D2" w:rsidRDefault="000768D2" w:rsidP="000768D2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12 01 001 000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E138" w14:textId="3ED6A0AE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D891" w14:textId="4ADEFE97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077F" w14:textId="67D9B65A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5E4B" w14:textId="2635902F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1DD6" w14:textId="77777777" w:rsidR="000768D2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9C97" w14:textId="387DE53E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768D2" w14:paraId="0B38504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AF41" w14:textId="0A6C610E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12 01 002 000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10E6" w14:textId="7AD3FE78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41EA" w14:textId="31D63E20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794F" w14:textId="031A2746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BA98" w14:textId="1D614D26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2C77" w14:textId="77777777" w:rsidR="000768D2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A381" w14:textId="03ED85F7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01360F">
              <w:rPr>
                <w:color w:val="000000"/>
                <w:szCs w:val="24"/>
              </w:rPr>
              <w:t>6</w:t>
            </w:r>
          </w:p>
        </w:tc>
      </w:tr>
      <w:tr w:rsidR="000768D2" w14:paraId="66ACD3A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064F" w14:textId="77777777" w:rsidR="000768D2" w:rsidRDefault="000768D2" w:rsidP="000768D2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D6BF" w14:textId="0F40C4BA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3342" w14:textId="42C7CE3D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2499" w14:textId="063FDC9F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CF36" w14:textId="5AFF66CC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04FC" w14:textId="1317924E" w:rsidR="000768D2" w:rsidRDefault="000768D2" w:rsidP="000768D2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247E" w14:textId="096FA5C2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01360F">
              <w:rPr>
                <w:color w:val="000000"/>
                <w:szCs w:val="24"/>
              </w:rPr>
              <w:t>6</w:t>
            </w:r>
          </w:p>
        </w:tc>
      </w:tr>
      <w:tr w:rsidR="000768D2" w14:paraId="244DBC2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BED6" w14:textId="5538037A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12 01 003 000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F793" w14:textId="60EA3AF5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volumes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A875" w14:textId="14E4A877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531D" w14:textId="231FA071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6BBC" w14:textId="0F5AE645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typeOfPackages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C9DE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F076" w14:textId="1B4F54C0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01360F">
              <w:rPr>
                <w:color w:val="000000"/>
                <w:szCs w:val="24"/>
              </w:rPr>
              <w:t>6</w:t>
            </w:r>
          </w:p>
        </w:tc>
      </w:tr>
      <w:tr w:rsidR="000768D2" w14:paraId="4CD6D5AA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775E" w14:textId="68CFBCB0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12 01 004 000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1123" w14:textId="0486954A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Nº de volumes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4A33" w14:textId="3A19FA32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623E" w14:textId="11A0207E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A496" w14:textId="470B2A76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numberOfPackages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F3F2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6282" w14:textId="4F2FEE54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01360F">
              <w:rPr>
                <w:color w:val="000000"/>
                <w:szCs w:val="24"/>
              </w:rPr>
              <w:t>6</w:t>
            </w:r>
          </w:p>
        </w:tc>
      </w:tr>
      <w:tr w:rsidR="000768D2" w14:paraId="3778F66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5077" w14:textId="3690DF46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12 01 005 000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D133" w14:textId="6ED259D1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Unidade de medida e qualificador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87EA" w14:textId="16CC9B84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F58C" w14:textId="4276E2B5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D806" w14:textId="65E405BB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measurementUnitAndQualifier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21B0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5007" w14:textId="5C1939AD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01360F">
              <w:rPr>
                <w:color w:val="000000"/>
                <w:szCs w:val="24"/>
              </w:rPr>
              <w:t>6</w:t>
            </w:r>
          </w:p>
        </w:tc>
      </w:tr>
      <w:tr w:rsidR="000768D2" w14:paraId="15FDC3A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6294" w14:textId="77777777" w:rsidR="000768D2" w:rsidRDefault="000768D2" w:rsidP="000768D2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A354" w14:textId="3AD59CC6" w:rsidR="000768D2" w:rsidRPr="007E132F" w:rsidRDefault="000768D2" w:rsidP="000768D2">
            <w:pPr>
              <w:rPr>
                <w:b/>
                <w:bCs/>
                <w:color w:val="000000"/>
                <w:szCs w:val="24"/>
              </w:rPr>
            </w:pPr>
            <w:r w:rsidRPr="007E132F">
              <w:rPr>
                <w:b/>
                <w:bCs/>
                <w:color w:val="000000"/>
                <w:szCs w:val="24"/>
              </w:rPr>
              <w:t>Qualificador DC Unidade de medida e qualificador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A602" w14:textId="2FEC3870" w:rsidR="000768D2" w:rsidRPr="007E132F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 w:rsidRPr="007E132F"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620F" w14:textId="143DF8BB" w:rsidR="000768D2" w:rsidRPr="007E132F" w:rsidRDefault="000768D2" w:rsidP="000768D2">
            <w:pPr>
              <w:jc w:val="center"/>
              <w:rPr>
                <w:color w:val="000000"/>
                <w:szCs w:val="24"/>
              </w:rPr>
            </w:pPr>
            <w:r w:rsidRPr="007E132F"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B04A" w14:textId="287BE1D2" w:rsidR="000768D2" w:rsidRPr="007E132F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7E132F"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7E132F">
              <w:rPr>
                <w:b/>
                <w:bCs/>
                <w:snapToGrid w:val="0"/>
                <w:szCs w:val="24"/>
              </w:rPr>
              <w:t>CCQualifierForMeasurementUnitAndQualifier</w:t>
            </w:r>
            <w:proofErr w:type="spellEnd"/>
            <w:r w:rsidRPr="007E132F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F4BA" w14:textId="3392FE7F" w:rsidR="000768D2" w:rsidRPr="007E132F" w:rsidRDefault="000768D2" w:rsidP="000768D2">
            <w:pPr>
              <w:rPr>
                <w:color w:val="000000"/>
                <w:szCs w:val="24"/>
              </w:rPr>
            </w:pPr>
            <w:r w:rsidRPr="007E132F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687F" w14:textId="5D06E680" w:rsidR="000768D2" w:rsidRPr="007E132F" w:rsidRDefault="000768D2" w:rsidP="000768D2">
            <w:pPr>
              <w:keepNext/>
              <w:rPr>
                <w:color w:val="000000"/>
                <w:szCs w:val="24"/>
              </w:rPr>
            </w:pPr>
            <w:r w:rsidRPr="007E132F">
              <w:rPr>
                <w:color w:val="000000"/>
                <w:szCs w:val="24"/>
              </w:rPr>
              <w:t>6</w:t>
            </w:r>
          </w:p>
        </w:tc>
      </w:tr>
      <w:tr w:rsidR="000768D2" w14:paraId="7F55166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6218" w14:textId="7E48A82E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12 01 006 000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09CA" w14:textId="4468F335" w:rsidR="000768D2" w:rsidRPr="0006344C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Quantidade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4068" w14:textId="094713E5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AE32" w14:textId="06D2F14A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9AE4" w14:textId="657F6717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quantity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F7DF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CDBA" w14:textId="3235C193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01360F">
              <w:rPr>
                <w:color w:val="000000"/>
                <w:szCs w:val="24"/>
              </w:rPr>
              <w:t>6</w:t>
            </w:r>
          </w:p>
        </w:tc>
      </w:tr>
      <w:tr w:rsidR="000768D2" w14:paraId="545FC3E9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4824" w14:textId="78EB96FC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12 01 007 000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4760" w14:textId="010C3D7C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da adição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ED7D" w14:textId="4D9F5BF1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B66B" w14:textId="75971898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F0D3" w14:textId="4097880A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goodsItemIdentifier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B335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C919" w14:textId="3A4A56B4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01360F">
              <w:rPr>
                <w:color w:val="000000"/>
                <w:szCs w:val="24"/>
              </w:rPr>
              <w:t>6</w:t>
            </w:r>
          </w:p>
        </w:tc>
      </w:tr>
      <w:tr w:rsidR="000768D2" w14:paraId="27E200E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52AE" w14:textId="2448F05D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12 02 000 000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A6CA" w14:textId="1D39E8D8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Informação adicional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7B75" w14:textId="51A65DC4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1CCE" w14:textId="766803FD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FADB" w14:textId="0F6DEE4F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AdditionalInformation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6C51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2137" w14:textId="5C5BE8F8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</w:p>
        </w:tc>
      </w:tr>
      <w:tr w:rsidR="000768D2" w14:paraId="1B8D06D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9F27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9646" w14:textId="0C4B5ECA" w:rsidR="000768D2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E60E" w14:textId="42801D36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6CC4" w14:textId="47ED7270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988F" w14:textId="7B4C1A03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7B71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818E" w14:textId="0D3611D1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 w:rsidRPr="00FA1C21">
              <w:rPr>
                <w:color w:val="000000"/>
                <w:szCs w:val="24"/>
              </w:rPr>
              <w:t>6</w:t>
            </w:r>
          </w:p>
        </w:tc>
      </w:tr>
      <w:tr w:rsidR="000768D2" w14:paraId="1AF658BD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BA03" w14:textId="77B70B65" w:rsidR="000768D2" w:rsidRDefault="000768D2" w:rsidP="000768D2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12 02 008 000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F3E8" w14:textId="443D1F7F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FDEC" w14:textId="77EE2413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1D20" w14:textId="05EADE0C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3F06" w14:textId="1E5530A1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A053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4D26" w14:textId="7DD81411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FA1C21">
              <w:rPr>
                <w:color w:val="000000"/>
                <w:szCs w:val="24"/>
              </w:rPr>
              <w:t>6</w:t>
            </w:r>
          </w:p>
        </w:tc>
      </w:tr>
      <w:tr w:rsidR="000768D2" w14:paraId="07417F9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E2A0" w14:textId="77777777" w:rsidR="000768D2" w:rsidRDefault="000768D2" w:rsidP="000768D2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027F" w14:textId="76C76A7C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8AF8" w14:textId="5B4D1992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14D9" w14:textId="37DAE010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B0FB" w14:textId="62D2A079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7974" w14:textId="456339EB" w:rsidR="000768D2" w:rsidRPr="0006344C" w:rsidRDefault="000768D2" w:rsidP="000768D2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431D" w14:textId="7F3173C7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FA1C21">
              <w:rPr>
                <w:color w:val="000000"/>
                <w:szCs w:val="24"/>
              </w:rPr>
              <w:t>6</w:t>
            </w:r>
          </w:p>
        </w:tc>
      </w:tr>
      <w:tr w:rsidR="000768D2" w14:paraId="784019D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1E67" w14:textId="4E2B95A8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12 02 009 000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19FA" w14:textId="79193E58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6D61" w14:textId="5879C0E2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E8C0" w14:textId="51E99550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BE4E" w14:textId="0911F788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84C9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F3AD" w14:textId="7E8F31BE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FA1C21">
              <w:rPr>
                <w:color w:val="000000"/>
                <w:szCs w:val="24"/>
              </w:rPr>
              <w:t>6</w:t>
            </w:r>
          </w:p>
        </w:tc>
      </w:tr>
      <w:tr w:rsidR="000768D2" w14:paraId="64AEFBE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8A18" w14:textId="2802E94C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12 03 000 000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80A1" w14:textId="12BCD650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Documentos de suporte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6606" w14:textId="71767C66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BD3B" w14:textId="698F3DE1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8476" w14:textId="3745BF13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SupportingDocument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5871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BC07" w14:textId="24E4AA46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</w:p>
        </w:tc>
      </w:tr>
      <w:tr w:rsidR="000768D2" w14:paraId="265DB4B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3B8A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09C7" w14:textId="73EA156F" w:rsidR="000768D2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FFAB" w14:textId="76453E6E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1E03" w14:textId="5978EC95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193B" w14:textId="0F18FC41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B27E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5F3F" w14:textId="6F4E294B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 w:rsidRPr="00A24559">
              <w:rPr>
                <w:color w:val="000000"/>
                <w:szCs w:val="24"/>
              </w:rPr>
              <w:t>6</w:t>
            </w:r>
          </w:p>
        </w:tc>
      </w:tr>
      <w:tr w:rsidR="000768D2" w14:paraId="77329B0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B6C5" w14:textId="6B71429D" w:rsidR="000768D2" w:rsidRDefault="000768D2" w:rsidP="000768D2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12 03 001 000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7F0E" w14:textId="7315655D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0D9B" w14:textId="16DE8305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E520" w14:textId="71550F62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D32B" w14:textId="673C281F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EA97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981F" w14:textId="3816D022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A24559">
              <w:rPr>
                <w:color w:val="000000"/>
                <w:szCs w:val="24"/>
              </w:rPr>
              <w:t>6</w:t>
            </w:r>
          </w:p>
        </w:tc>
      </w:tr>
      <w:tr w:rsidR="000768D2" w14:paraId="618808F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249C" w14:textId="3ACE08E3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12 03 002 000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63CA" w14:textId="0D37B5AC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2488" w14:textId="2D414CB8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61AD" w14:textId="3D290264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15D2" w14:textId="694D7E1B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E963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5B79" w14:textId="2B6BCA12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A24559">
              <w:rPr>
                <w:color w:val="000000"/>
                <w:szCs w:val="24"/>
              </w:rPr>
              <w:t>6</w:t>
            </w:r>
          </w:p>
        </w:tc>
      </w:tr>
      <w:tr w:rsidR="000768D2" w14:paraId="46063CC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C319" w14:textId="77777777" w:rsidR="000768D2" w:rsidRDefault="000768D2" w:rsidP="000768D2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7312" w14:textId="78568E88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3CFA" w14:textId="2BA6FB5B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0895" w14:textId="4005A6F4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F3BA" w14:textId="33E2B0C3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F7DF" w14:textId="1AA405AE" w:rsidR="000768D2" w:rsidRPr="0006344C" w:rsidRDefault="000768D2" w:rsidP="000768D2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DC8F" w14:textId="1D3C1438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A24559">
              <w:rPr>
                <w:color w:val="000000"/>
                <w:szCs w:val="24"/>
              </w:rPr>
              <w:t>6</w:t>
            </w:r>
          </w:p>
        </w:tc>
      </w:tr>
      <w:tr w:rsidR="000768D2" w14:paraId="0DB6538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E6A8" w14:textId="26AECD4A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7674" w14:textId="1B065DA9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Designação da entidade emissora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F530" w14:textId="5E43E4B3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235B" w14:textId="6DA98BBA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29B6" w14:textId="1C626392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issuingAuthorityName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E1D1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D954" w14:textId="4FFE2424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A24559">
              <w:rPr>
                <w:color w:val="000000"/>
                <w:szCs w:val="24"/>
              </w:rPr>
              <w:t>6</w:t>
            </w:r>
          </w:p>
        </w:tc>
      </w:tr>
      <w:tr w:rsidR="000768D2" w14:paraId="063324E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0F73" w14:textId="731AD946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12 03 005 000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92CF" w14:textId="680E5733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Unidade de medida e qualificador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D57B" w14:textId="09343AA3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B810" w14:textId="33BA4367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F257" w14:textId="0BB88523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measurementUnitAndQualifier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B3BE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6C73" w14:textId="6F5F8758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A24559">
              <w:rPr>
                <w:color w:val="000000"/>
                <w:szCs w:val="24"/>
              </w:rPr>
              <w:t>6</w:t>
            </w:r>
          </w:p>
        </w:tc>
      </w:tr>
      <w:tr w:rsidR="000768D2" w14:paraId="71D05B1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5239" w14:textId="77777777" w:rsidR="000768D2" w:rsidRDefault="000768D2" w:rsidP="000768D2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4E3E" w14:textId="78C57A87" w:rsidR="000768D2" w:rsidRPr="007E132F" w:rsidRDefault="000768D2" w:rsidP="000768D2">
            <w:pPr>
              <w:rPr>
                <w:b/>
                <w:bCs/>
                <w:color w:val="000000"/>
                <w:szCs w:val="24"/>
              </w:rPr>
            </w:pPr>
            <w:r w:rsidRPr="007E132F">
              <w:rPr>
                <w:b/>
                <w:bCs/>
                <w:color w:val="000000"/>
                <w:szCs w:val="24"/>
              </w:rPr>
              <w:t>Qualificador DC Unidade de medida e qualificador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6BFB" w14:textId="4AFA89B9" w:rsidR="000768D2" w:rsidRPr="007E132F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 w:rsidRPr="007E132F"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2C4A" w14:textId="088261A4" w:rsidR="000768D2" w:rsidRPr="007E132F" w:rsidRDefault="000768D2" w:rsidP="000768D2">
            <w:pPr>
              <w:jc w:val="center"/>
              <w:rPr>
                <w:color w:val="000000"/>
                <w:szCs w:val="24"/>
              </w:rPr>
            </w:pPr>
            <w:r w:rsidRPr="007E132F"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DDE4" w14:textId="0CE8857B" w:rsidR="000768D2" w:rsidRPr="007E132F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7E132F"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7E132F">
              <w:rPr>
                <w:b/>
                <w:bCs/>
                <w:snapToGrid w:val="0"/>
                <w:szCs w:val="24"/>
              </w:rPr>
              <w:t>CCQualifierForMeasurementUnitAndQualifier</w:t>
            </w:r>
            <w:proofErr w:type="spellEnd"/>
            <w:r w:rsidRPr="007E132F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207C" w14:textId="4F557C4D" w:rsidR="000768D2" w:rsidRPr="007E132F" w:rsidRDefault="000768D2" w:rsidP="000768D2">
            <w:pPr>
              <w:rPr>
                <w:color w:val="000000"/>
                <w:szCs w:val="24"/>
              </w:rPr>
            </w:pPr>
            <w:r w:rsidRPr="007E132F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18C7" w14:textId="54F649F9" w:rsidR="000768D2" w:rsidRPr="00A24559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768D2" w14:paraId="4B958E7A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A0CE" w14:textId="4387B1B7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12 03 006 000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CFAF" w14:textId="47B999B0" w:rsidR="000768D2" w:rsidRPr="0006344C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Quantidade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460A" w14:textId="3649D778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C2D3" w14:textId="49DBEAF6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06A5" w14:textId="14D1CD71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quantity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DAA9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3C78" w14:textId="078B425C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A24559">
              <w:rPr>
                <w:color w:val="000000"/>
                <w:szCs w:val="24"/>
              </w:rPr>
              <w:t>6</w:t>
            </w:r>
          </w:p>
        </w:tc>
      </w:tr>
      <w:tr w:rsidR="000768D2" w14:paraId="6AB7041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E3EA" w14:textId="0A24DC72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12 03 011 000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703C" w14:textId="4329BF15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validade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7AAC" w14:textId="33944EEA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0043" w14:textId="5BA42905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D3C5" w14:textId="43C67FA1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dateOfValidity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06B5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14F0" w14:textId="5C894440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A24559">
              <w:rPr>
                <w:color w:val="000000"/>
                <w:szCs w:val="24"/>
              </w:rPr>
              <w:t>6</w:t>
            </w:r>
          </w:p>
        </w:tc>
      </w:tr>
      <w:tr w:rsidR="000768D2" w14:paraId="58162971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518A" w14:textId="6540A858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12 03 012 000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CEC2" w14:textId="7C871F11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C816" w14:textId="66BFCCFA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C523" w14:textId="6727921F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C50D" w14:textId="741DA067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currency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6EF1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110F" w14:textId="04F172C3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A24559">
              <w:rPr>
                <w:color w:val="000000"/>
                <w:szCs w:val="24"/>
              </w:rPr>
              <w:t>6</w:t>
            </w:r>
          </w:p>
        </w:tc>
      </w:tr>
      <w:tr w:rsidR="000768D2" w14:paraId="0AA4922A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D6A6" w14:textId="66880549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12 03 013 000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7752" w14:textId="0B3FABEC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Número da linha da adição no documento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5689" w14:textId="24B32D84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A620" w14:textId="08E5DDF3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0A18" w14:textId="75806135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documentLineItemNumber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06D8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7B4B" w14:textId="6057F2C8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A24559">
              <w:rPr>
                <w:color w:val="000000"/>
                <w:szCs w:val="24"/>
              </w:rPr>
              <w:t>6</w:t>
            </w:r>
          </w:p>
        </w:tc>
      </w:tr>
      <w:tr w:rsidR="000768D2" w14:paraId="2B75799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838B" w14:textId="54C608D1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12 03 014 000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68DB" w14:textId="4C4D22E6" w:rsidR="000768D2" w:rsidRPr="0006344C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48B1" w14:textId="4640BDC0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6B71" w14:textId="3CBC53AE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B047" w14:textId="1FE30764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9903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06CC" w14:textId="77547180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A24559">
              <w:rPr>
                <w:color w:val="000000"/>
                <w:szCs w:val="24"/>
              </w:rPr>
              <w:t>6</w:t>
            </w:r>
          </w:p>
        </w:tc>
      </w:tr>
      <w:tr w:rsidR="000768D2" w14:paraId="310BAEF1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1D95" w14:textId="28431650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12 04 000 000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D949" w14:textId="30BBCED5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Referências adicionais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9E9C" w14:textId="2FFA9E11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9F64" w14:textId="3C8EC01A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7535" w14:textId="4B6C7BB0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165F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1A1D" w14:textId="0FAC2395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</w:p>
        </w:tc>
      </w:tr>
      <w:tr w:rsidR="000768D2" w14:paraId="73C4378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78F0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48CF" w14:textId="49927F0C" w:rsidR="000768D2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FAD3" w14:textId="1420BCEA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5163" w14:textId="46FC1069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098D" w14:textId="4F0E56D9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1DBE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F2B8" w14:textId="5656F1EB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 w:rsidRPr="00C9670D">
              <w:rPr>
                <w:color w:val="000000"/>
                <w:szCs w:val="24"/>
              </w:rPr>
              <w:t>6</w:t>
            </w:r>
          </w:p>
        </w:tc>
      </w:tr>
      <w:tr w:rsidR="000768D2" w14:paraId="1376E2C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28FE" w14:textId="52E5E7BE" w:rsidR="000768D2" w:rsidRDefault="000768D2" w:rsidP="000768D2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12 04 001 000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84A0" w14:textId="58F857DD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946B" w14:textId="4A4F8C15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7962" w14:textId="68BDD074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6B0A" w14:textId="54F2CF47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0837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1EEA" w14:textId="684403A6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C9670D">
              <w:rPr>
                <w:color w:val="000000"/>
                <w:szCs w:val="24"/>
              </w:rPr>
              <w:t>6</w:t>
            </w:r>
          </w:p>
        </w:tc>
      </w:tr>
      <w:tr w:rsidR="000768D2" w14:paraId="793BC7D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576D" w14:textId="056DAE5E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12 04 002 000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F17A" w14:textId="5BC6EEFD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98FA" w14:textId="79CB4B81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AFD8" w14:textId="071C8DC7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E994" w14:textId="6D77ACC9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B333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7CAD" w14:textId="63D7B4E7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C9670D">
              <w:rPr>
                <w:color w:val="000000"/>
                <w:szCs w:val="24"/>
              </w:rPr>
              <w:t>6</w:t>
            </w:r>
          </w:p>
        </w:tc>
      </w:tr>
      <w:tr w:rsidR="000768D2" w14:paraId="241416A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0A51" w14:textId="77777777" w:rsidR="000768D2" w:rsidRDefault="000768D2" w:rsidP="000768D2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B345" w14:textId="31B5971A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42D9" w14:textId="1E728E26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3E26" w14:textId="2BC40925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FDEF" w14:textId="1A9F92E8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BAA0" w14:textId="76D3862D" w:rsidR="000768D2" w:rsidRPr="0006344C" w:rsidRDefault="000768D2" w:rsidP="000768D2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6F2E" w14:textId="79749A93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C9670D">
              <w:rPr>
                <w:color w:val="000000"/>
                <w:szCs w:val="24"/>
              </w:rPr>
              <w:t>6</w:t>
            </w:r>
          </w:p>
        </w:tc>
      </w:tr>
      <w:tr w:rsidR="000768D2" w14:paraId="057B458D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4DC7" w14:textId="6527F26F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12 05 000 000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C14E" w14:textId="488C7FB7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Documento de transporte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AA79" w14:textId="510C5ED4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B554" w14:textId="629ED291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3B65" w14:textId="0200DF91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TransportDocument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7067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E9AC" w14:textId="371C829D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0768D2" w14:paraId="0F82F1C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4969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EFD4" w14:textId="2D819544" w:rsidR="000768D2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51B6" w14:textId="5F4819DC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87B6" w14:textId="6C14E3B0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2DBA" w14:textId="786FBDD0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25E5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7645" w14:textId="2755E5EC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 w:rsidRPr="00BA30D4">
              <w:rPr>
                <w:color w:val="000000"/>
                <w:szCs w:val="24"/>
              </w:rPr>
              <w:t>6</w:t>
            </w:r>
          </w:p>
        </w:tc>
      </w:tr>
      <w:tr w:rsidR="000768D2" w14:paraId="08C2A5A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6BA6" w14:textId="2E5AEFCF" w:rsidR="000768D2" w:rsidRDefault="000768D2" w:rsidP="000768D2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12 05 001 000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6718" w14:textId="71AEABBE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C881" w14:textId="54FF862B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CCF6" w14:textId="69CAFA0F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D9E1" w14:textId="2AE7F482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3E6B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52C1" w14:textId="4AD706A3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BA30D4">
              <w:rPr>
                <w:color w:val="000000"/>
                <w:szCs w:val="24"/>
              </w:rPr>
              <w:t>6</w:t>
            </w:r>
          </w:p>
        </w:tc>
      </w:tr>
      <w:tr w:rsidR="000768D2" w14:paraId="44CC121B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664A" w14:textId="63DF62AF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12 05 002 000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DC51" w14:textId="0BD9BB5A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B44B" w14:textId="3AF53520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62CF" w14:textId="6C03E6C3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7690" w14:textId="6CB8B462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6A92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5156" w14:textId="7D4A591D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768D2" w14:paraId="738AF69A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ECF3" w14:textId="77777777" w:rsidR="000768D2" w:rsidRDefault="000768D2" w:rsidP="000768D2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05AA" w14:textId="35236E2D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Valor aduaneiro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0700" w14:textId="2B46947B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6657" w14:textId="4DBB0E3F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DB32" w14:textId="1C1E5F61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CustomsValuation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BA80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6FDC" w14:textId="6128C71C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</w:p>
        </w:tc>
      </w:tr>
      <w:tr w:rsidR="000768D2" w14:paraId="279E30CB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9EF1" w14:textId="7AC2AD6A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14 10 000 000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4303" w14:textId="1983BB43" w:rsidR="000768D2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Método de avaliação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C486" w14:textId="6DB3C7A3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1AE0" w14:textId="24FEB14D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E72E" w14:textId="59E49ED4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valuationMethod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A773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DB85" w14:textId="7F467198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768D2" w14:paraId="70B8B46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7824" w14:textId="78EDDD82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14 04 000 000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CEAD" w14:textId="5857BB70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Acréscimos e deduções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9544" w14:textId="38BE913A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4A69" w14:textId="01D63A3C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8FF6" w14:textId="1284D34F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AdditionsAndDeductions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A6D6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2AC0" w14:textId="55F82E0C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0768D2" w14:paraId="453989CC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3EA3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DA3D" w14:textId="4B683405" w:rsidR="000768D2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4D00" w14:textId="77A086A5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AFA0" w14:textId="645A582F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508F" w14:textId="78F5E0CE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6A13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1280" w14:textId="6716012A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768D2" w14:paraId="4727D6D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DCDE" w14:textId="5E68CF2A" w:rsidR="000768D2" w:rsidRDefault="000768D2" w:rsidP="000768D2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14 04 008 000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27A3" w14:textId="75E063C8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73C7" w14:textId="3C60F494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71CA" w14:textId="6E93B498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F35A" w14:textId="33841B76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9A8A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679E" w14:textId="638CD4A7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768D2" w14:paraId="0B9B8A3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D334" w14:textId="6911A95B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14 04 014 000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425D" w14:textId="659AF84D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C6C5" w14:textId="05347F90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5D5E" w14:textId="4A0E65C5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A4E8" w14:textId="256301B9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363E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B9D2" w14:textId="0D73A59B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768D2" w14:paraId="088ADA5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EA6C" w14:textId="77777777" w:rsidR="000768D2" w:rsidRDefault="000768D2" w:rsidP="000768D2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1ACF" w14:textId="51E6DD2C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Ajustamento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4E7D" w14:textId="20BFC936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02B3" w14:textId="7896E97E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7F71" w14:textId="50886E8C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ValuationAdjustment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F9FB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C330" w14:textId="5C2595B8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0768D2" w14:paraId="7D59546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2F90" w14:textId="67091AE9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14 07 000 000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80DB" w14:textId="635A4EC2" w:rsidR="000768D2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Indicadores de avaliação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075C" w14:textId="1A8C5AD2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7EE" w14:textId="1584E4D0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F88E" w14:textId="264AADB8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valuationIndicators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1310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1E7D" w14:textId="723B85BD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768D2" w14:paraId="0947EDB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0ABF" w14:textId="27785E87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13 16 000 000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33A6" w14:textId="4FCF25FA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Referências fiscais adicionais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67A8" w14:textId="58F0C5DB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77B8" w14:textId="27E33AD3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7FAB" w14:textId="53548971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AdditionalFiscalReference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BB4E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86A9" w14:textId="3F8C7FAC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0768D2" w14:paraId="61EAA1F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989B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4182" w14:textId="01548535" w:rsidR="000768D2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F1D7" w14:textId="2286FB20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A83C" w14:textId="2F5CCF4C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EB8C" w14:textId="16895F55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4D52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3F8C" w14:textId="27670F27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 w:rsidRPr="00932288">
              <w:rPr>
                <w:color w:val="000000"/>
                <w:szCs w:val="24"/>
              </w:rPr>
              <w:t>6</w:t>
            </w:r>
          </w:p>
        </w:tc>
      </w:tr>
      <w:tr w:rsidR="000768D2" w14:paraId="1E69C60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B0F3" w14:textId="5ADEC864" w:rsidR="000768D2" w:rsidRDefault="000768D2" w:rsidP="000768D2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13 16 031 000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1864" w14:textId="2FBA99F8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A46C" w14:textId="24B17951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92E2" w14:textId="4787D112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C529" w14:textId="406C85AB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A6A9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8964" w14:textId="691196A5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932288">
              <w:rPr>
                <w:color w:val="000000"/>
                <w:szCs w:val="24"/>
              </w:rPr>
              <w:t>6</w:t>
            </w:r>
          </w:p>
        </w:tc>
      </w:tr>
      <w:tr w:rsidR="000768D2" w14:paraId="0EBC87A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2F14" w14:textId="71ADC758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13 16 034 000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0B80" w14:textId="32C57075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 IVA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034C" w14:textId="5B780B26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2D43" w14:textId="2750980F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3517" w14:textId="59E63676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VATIdentificationNumber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6D59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DFCC" w14:textId="75ECD53D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932288">
              <w:rPr>
                <w:color w:val="000000"/>
                <w:szCs w:val="24"/>
              </w:rPr>
              <w:t>6</w:t>
            </w:r>
          </w:p>
        </w:tc>
      </w:tr>
      <w:tr w:rsidR="000768D2" w14:paraId="06337AE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93AC3C5" w14:textId="77777777" w:rsidR="000768D2" w:rsidRDefault="000768D2" w:rsidP="000768D2">
            <w:pPr>
              <w:rPr>
                <w:snapToGrid w:val="0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E7514E9" w14:textId="7FFFE595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Pedidos e Decisões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B01F42" w14:textId="17177F44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AC277B" w14:textId="7B7A0A2C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7360F0" w14:textId="13E53C36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AttachedRequest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5ACD6D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879A33" w14:textId="37ED1496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t xml:space="preserve">3 </w:t>
            </w:r>
          </w:p>
        </w:tc>
      </w:tr>
      <w:tr w:rsidR="000768D2" w14:paraId="7CCAFA8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9A8B" w14:textId="11F8ECA0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3/8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B4A4" w14:textId="159A6DCD" w:rsidR="000768D2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color w:val="0000FF"/>
              </w:rPr>
              <w:t>Proprietário das mercadorias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D1DE" w14:textId="60730360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06C4" w14:textId="375552AA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743B" w14:textId="5F5126F6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OwnerOfTheGoods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CBE9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6045" w14:textId="599877EC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768D2" w14:paraId="156843F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249C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2FB8" w14:textId="5C041A7E" w:rsidR="000768D2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5E6A" w14:textId="247943B8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E7AB" w14:textId="5B27AB8E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58F9" w14:textId="1BED4BE4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17BB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4184" w14:textId="15C6224C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768D2" w14:paraId="13D1CAD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3718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7A12" w14:textId="725E999A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E32D" w14:textId="32379571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F8A2" w14:textId="196CEA7E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3D0A" w14:textId="026CA078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6879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BA82" w14:textId="4D2243B8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768D2" w14:paraId="7B3893DD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0DC8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9ADC" w14:textId="448D8A95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A9C3" w14:textId="050A555E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6E63" w14:textId="7879A573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AFEA" w14:textId="6DCD36B8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B00C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A8EE" w14:textId="7960D9E1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0768D2" w14:paraId="03C3449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BED3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50F0" w14:textId="752B0841" w:rsidR="000768D2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C813" w14:textId="0EE896AF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6648" w14:textId="0BE96ECD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A8C7" w14:textId="154C5CEE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C537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B09D" w14:textId="02756AAF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 w:rsidRPr="00460CEF">
              <w:rPr>
                <w:color w:val="000000"/>
                <w:szCs w:val="24"/>
              </w:rPr>
              <w:t>6</w:t>
            </w:r>
          </w:p>
        </w:tc>
      </w:tr>
      <w:tr w:rsidR="000768D2" w14:paraId="670C612C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6757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38CB" w14:textId="60F8C23A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8277" w14:textId="424024D4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C3FA" w14:textId="31D1B93A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493B" w14:textId="55BBA23D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2D22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3CE1" w14:textId="6FCAFA50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460CEF">
              <w:rPr>
                <w:color w:val="000000"/>
                <w:szCs w:val="24"/>
              </w:rPr>
              <w:t>6</w:t>
            </w:r>
          </w:p>
        </w:tc>
      </w:tr>
      <w:tr w:rsidR="000768D2" w14:paraId="2BF868B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1543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5DD9" w14:textId="73D5BB5F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0249" w14:textId="6982209F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63B0" w14:textId="402A705E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477C" w14:textId="3725A29C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0CEF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D8BC" w14:textId="4D535059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460CEF">
              <w:rPr>
                <w:color w:val="000000"/>
                <w:szCs w:val="24"/>
              </w:rPr>
              <w:t>6</w:t>
            </w:r>
          </w:p>
        </w:tc>
      </w:tr>
      <w:tr w:rsidR="000768D2" w14:paraId="3FB29DF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225E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621C" w14:textId="4262D676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D704" w14:textId="64CA3C84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7E42" w14:textId="3D807104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8098" w14:textId="037C70DC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2029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8FAC" w14:textId="4224A7A5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460CEF">
              <w:rPr>
                <w:color w:val="000000"/>
                <w:szCs w:val="24"/>
              </w:rPr>
              <w:t>6</w:t>
            </w:r>
          </w:p>
        </w:tc>
      </w:tr>
      <w:tr w:rsidR="000768D2" w14:paraId="2CA803C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E9CA" w14:textId="44A6D3CC" w:rsidR="000768D2" w:rsidRDefault="000768D2" w:rsidP="000768D2">
            <w:pPr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 xml:space="preserve">4/5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F3A7" w14:textId="4F180A68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snapToGrid w:val="0"/>
                <w:color w:val="0000FF"/>
              </w:rPr>
              <w:t>Primeiro local de utilização ou de transformação</w:t>
            </w:r>
            <w:r w:rsidRPr="0006344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1E83" w14:textId="685414B1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876C" w14:textId="7CAAAD21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E936" w14:textId="3AC0BB3B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FirstPlaceOfUseOrProcessing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B88C" w14:textId="77777777" w:rsidR="000768D2" w:rsidRPr="0006344C" w:rsidRDefault="000768D2" w:rsidP="000768D2">
            <w:pPr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BD7B" w14:textId="37FCEE5E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768D2" w14:paraId="59F33C8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4DEF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AFA7" w14:textId="6367240C" w:rsidR="000768D2" w:rsidRPr="0006344C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Tipo de localização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6DBE" w14:textId="06DEC1FF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BDDB" w14:textId="2AC4FAC0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5E5D" w14:textId="61D46A8B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typeOfLocation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ED88" w14:textId="2D084BAF" w:rsidR="000768D2" w:rsidRPr="0006344C" w:rsidRDefault="000768D2" w:rsidP="000768D2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Lista de Códigos: A - Localização designada B - Local autorizado C - Local aprovado D - Outros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226B" w14:textId="6AAFF31D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 w:rsidRPr="00652DE5">
              <w:rPr>
                <w:snapToGrid w:val="0"/>
              </w:rPr>
              <w:t>5</w:t>
            </w:r>
          </w:p>
        </w:tc>
      </w:tr>
      <w:tr w:rsidR="000768D2" w14:paraId="24CC9EB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5BF8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47C2" w14:textId="58F11543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B152" w14:textId="33C99C2F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7A72" w14:textId="58797FAE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315D" w14:textId="4824106D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qualifierOfIdentification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F3C0" w14:textId="77777777" w:rsidR="000768D2" w:rsidRDefault="000768D2" w:rsidP="000768D2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Da lista de códigos disponíveis apenas o código Y e Z podem ser utilizados nacionalmente</w:t>
            </w:r>
            <w:r>
              <w:rPr>
                <w:color w:val="000000"/>
                <w:szCs w:val="24"/>
              </w:rPr>
              <w:t>.</w:t>
            </w:r>
          </w:p>
          <w:p w14:paraId="6D47C7B3" w14:textId="7C11D188" w:rsidR="000768D2" w:rsidRPr="0006344C" w:rsidRDefault="000768D2" w:rsidP="000768D2">
            <w:pPr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T - Endereço de código postal U - UN/LOCODE V - Identificador da estância aduaneira W - Coordenadas GNSS X - Número EORI Y - Número da Autorização Z - Endereço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153C" w14:textId="7938CB8D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768D2" w14:paraId="26A5B75C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39A1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B70C" w14:textId="3E780E60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0DDE" w14:textId="1ECC5D6E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D490" w14:textId="212915A9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8D21" w14:textId="4030BFEC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E548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E122" w14:textId="6B8A4A6E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768D2" w14:paraId="14A9AE2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192C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6D46" w14:textId="4C8C02F0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GNSS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EA6C" w14:textId="3C49CD69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22D4" w14:textId="2E461397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E095" w14:textId="516A5149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&lt;GNSS&gt;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6522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9B3F" w14:textId="3C53E37B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0768D2" w14:paraId="3E5B93D9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9CFC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5FB8" w14:textId="5A43CAC4" w:rsidR="000768D2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Latitude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C62C" w14:textId="75C6A05C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65E5" w14:textId="6002DD7C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C8D9" w14:textId="68F7C5D2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&lt;latitude&gt;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11AF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5325" w14:textId="0B5346D7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768D2" w14:paraId="714D450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76F1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DB15" w14:textId="3C5DE3D4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Longitude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A53F" w14:textId="78F9FE2D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3C06" w14:textId="2998ED19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9FB9" w14:textId="6ACCAF85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&lt;longitude&gt;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6B7A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F70C" w14:textId="26821958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768D2" w14:paraId="005A7F3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1F8C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F409" w14:textId="2ACED4B2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BD42" w14:textId="5BC26C3B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6B77" w14:textId="4CBF0B2B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6995" w14:textId="581C5480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3931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F241" w14:textId="5E0E0617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0768D2" w14:paraId="6475C5A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4A3E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1C9D" w14:textId="152D92CF" w:rsidR="000768D2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A90B" w14:textId="1065C693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0E6B" w14:textId="2B7FB1CC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0FC9" w14:textId="5CD4A205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87F4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9818" w14:textId="6C83EEB3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 w:rsidRPr="001979EF">
              <w:rPr>
                <w:color w:val="000000"/>
                <w:szCs w:val="24"/>
              </w:rPr>
              <w:t>6</w:t>
            </w:r>
          </w:p>
        </w:tc>
      </w:tr>
      <w:tr w:rsidR="000768D2" w14:paraId="7641FEE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81DA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6BA1" w14:textId="5CDC754D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B463" w14:textId="108CEA36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1CF1" w14:textId="0901C7ED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47BB" w14:textId="245F8C51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A646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C75D" w14:textId="0B624E42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1979EF">
              <w:rPr>
                <w:color w:val="000000"/>
                <w:szCs w:val="24"/>
              </w:rPr>
              <w:t>6</w:t>
            </w:r>
          </w:p>
        </w:tc>
      </w:tr>
      <w:tr w:rsidR="000768D2" w14:paraId="505646C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BBA4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414B" w14:textId="18E64106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B55C" w14:textId="545938E7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5F78" w14:textId="7DE8D8D2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384B" w14:textId="68D2E77F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437B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7BEF" w14:textId="016B795C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1979EF">
              <w:rPr>
                <w:color w:val="000000"/>
                <w:szCs w:val="24"/>
              </w:rPr>
              <w:t>6</w:t>
            </w:r>
          </w:p>
        </w:tc>
      </w:tr>
      <w:tr w:rsidR="000768D2" w14:paraId="12C4E05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1F42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F61A" w14:textId="25DEDFA4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1617" w14:textId="72366A58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579A" w14:textId="2C9AB505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BAAF" w14:textId="461F4ED1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C2A3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B2D2" w14:textId="21461B33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1979EF">
              <w:rPr>
                <w:color w:val="000000"/>
                <w:szCs w:val="24"/>
              </w:rPr>
              <w:t>6</w:t>
            </w:r>
          </w:p>
        </w:tc>
      </w:tr>
      <w:tr w:rsidR="000768D2" w14:paraId="79A1213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3118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3EE3" w14:textId="3583FD2E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 - Código Postal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43C9" w14:textId="2394A6CE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4E22" w14:textId="18CFDF31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F93" w14:textId="79B210AC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AddressPostCode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2933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561C" w14:textId="09E3BAFD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</w:p>
        </w:tc>
      </w:tr>
      <w:tr w:rsidR="000768D2" w14:paraId="58A5952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5E68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76C1" w14:textId="63573834" w:rsidR="000768D2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 w:rsidRPr="4B269785">
              <w:rPr>
                <w:b/>
                <w:color w:val="000000" w:themeColor="text1"/>
              </w:rPr>
              <w:t xml:space="preserve">Número da </w:t>
            </w:r>
            <w:r w:rsidRPr="4B269785">
              <w:rPr>
                <w:b/>
                <w:bCs/>
                <w:color w:val="000000" w:themeColor="text1"/>
              </w:rPr>
              <w:t>porta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7BB7" w14:textId="24141096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FEC3" w14:textId="30CD2156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4C2B" w14:textId="4884A7B9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houseNumber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D27A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8FBF" w14:textId="53EF5490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 w:rsidRPr="001B51EC">
              <w:rPr>
                <w:color w:val="000000"/>
                <w:szCs w:val="24"/>
              </w:rPr>
              <w:t>6</w:t>
            </w:r>
          </w:p>
        </w:tc>
      </w:tr>
      <w:tr w:rsidR="000768D2" w14:paraId="722765D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A541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6E61" w14:textId="6C7A19AE" w:rsidR="000768D2" w:rsidRPr="4B269785" w:rsidRDefault="000768D2" w:rsidP="000768D2">
            <w:pPr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48D2" w14:textId="23381F46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6200" w14:textId="3B148C08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7F4D" w14:textId="1E4CF350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9CFD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84F5" w14:textId="57261038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1B51EC">
              <w:rPr>
                <w:color w:val="000000"/>
                <w:szCs w:val="24"/>
              </w:rPr>
              <w:t>6</w:t>
            </w:r>
          </w:p>
        </w:tc>
      </w:tr>
      <w:tr w:rsidR="000768D2" w14:paraId="644194B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D4C0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B473" w14:textId="42F42D7E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6C6D" w14:textId="2C8206E7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8AD5" w14:textId="134F9460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E32B" w14:textId="6EFBF326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E800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19BF" w14:textId="0F95340B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1B51EC">
              <w:rPr>
                <w:color w:val="000000"/>
                <w:szCs w:val="24"/>
              </w:rPr>
              <w:t>6</w:t>
            </w:r>
          </w:p>
        </w:tc>
      </w:tr>
      <w:tr w:rsidR="000768D2" w14:paraId="2FA8B5B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5B13" w14:textId="76501434" w:rsidR="000768D2" w:rsidRDefault="000768D2" w:rsidP="000768D2">
            <w:pPr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 xml:space="preserve">4/9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AB6A" w14:textId="79241037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snapToGrid w:val="0"/>
                <w:color w:val="0000FF"/>
              </w:rPr>
              <w:t>Local ou locais de transformação ou de utilização</w:t>
            </w:r>
            <w:r w:rsidRPr="0006344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CE3B" w14:textId="778EFB99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ADA3" w14:textId="435712E5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17F5" w14:textId="7E7CADD5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PlacesOfProcessingOrUse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18BA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61D2" w14:textId="325C7841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768D2" w14:paraId="058F4FF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8FD4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9E24" w14:textId="65FB80C2" w:rsidR="000768D2" w:rsidRPr="0006344C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BB06" w14:textId="7C877DFF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96E4" w14:textId="74F99293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8E21" w14:textId="257903D2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7802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AD68" w14:textId="1F880028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768D2" w14:paraId="1CEEC62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E3AF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77C1" w14:textId="0F340C40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localização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1662" w14:textId="5AC6BD6D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7D54" w14:textId="155DF80F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BD2F" w14:textId="51021BC8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typeOfLocationCode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7A5C" w14:textId="58F0BAAC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Lista de Códigos: A - Localização designada B - Local autorizado C - Local aprovado D - Outros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DD70" w14:textId="55EBC795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768D2" w14:paraId="0E33EA3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A2BA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8A0B" w14:textId="78AC3CA1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A4FB" w14:textId="029EDCBC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1AFB" w14:textId="2386CFAC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FB4F" w14:textId="05D9B5E2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qualifierOfIdentification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52A8" w14:textId="77777777" w:rsidR="000768D2" w:rsidRDefault="000768D2" w:rsidP="000768D2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Da lista de códigos disponíveis apenas o código Y e Z podem ser utilizados nacionalmente</w:t>
            </w:r>
            <w:r>
              <w:rPr>
                <w:color w:val="000000"/>
                <w:szCs w:val="24"/>
              </w:rPr>
              <w:t>.</w:t>
            </w:r>
          </w:p>
          <w:p w14:paraId="3344BD4C" w14:textId="4226A94F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lastRenderedPageBreak/>
              <w:t>T - Endereço de código postal U - UN/LOCODE V - Identificador da estância aduaneira W - Coordenadas GNSS X - Número EORI Y - Número da Autorização Z - Endereço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DDE7" w14:textId="7C8E0697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5</w:t>
            </w:r>
          </w:p>
        </w:tc>
      </w:tr>
      <w:tr w:rsidR="000768D2" w14:paraId="2DAB519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FE8B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100E" w14:textId="2065506B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E911" w14:textId="69CACE71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EDF1" w14:textId="245EC062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1C4D" w14:textId="620748B1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A997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C3BF" w14:textId="2B0C8897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768D2" w14:paraId="5C26EF9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4C19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331F" w14:textId="5CC2229C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GNSS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1683" w14:textId="049E79F3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68CC" w14:textId="5F662080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1F58" w14:textId="6BF9AB7C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&lt;GNSS&gt;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4684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FDBC" w14:textId="2AEC7642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0768D2" w14:paraId="61AFB3A1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BB1F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85C7" w14:textId="2C8B2093" w:rsidR="000768D2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Latitude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043F" w14:textId="706D6F42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E6BC" w14:textId="3152183C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B241" w14:textId="357886F2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&lt;latitude&gt;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6078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DB58" w14:textId="38312D67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 w:rsidRPr="00927491">
              <w:rPr>
                <w:color w:val="000000"/>
                <w:szCs w:val="24"/>
              </w:rPr>
              <w:t>6</w:t>
            </w:r>
          </w:p>
        </w:tc>
      </w:tr>
      <w:tr w:rsidR="000768D2" w14:paraId="771302AC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5846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45E8" w14:textId="2F5A89AE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Longitude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8BE7" w14:textId="3F60A22A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06B7" w14:textId="793A09CF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869B" w14:textId="42974143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&lt;longitude&gt;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9FE8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5895" w14:textId="279E08ED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927491">
              <w:rPr>
                <w:color w:val="000000"/>
                <w:szCs w:val="24"/>
              </w:rPr>
              <w:t>6</w:t>
            </w:r>
          </w:p>
        </w:tc>
      </w:tr>
      <w:tr w:rsidR="000768D2" w14:paraId="0DA670C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24A2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5FD9" w14:textId="454135B2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F18F" w14:textId="71B5B85D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B9D0" w14:textId="636ECBA8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499E" w14:textId="2C87E03F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D8D5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6A8D" w14:textId="2803CE2E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</w:p>
        </w:tc>
      </w:tr>
      <w:tr w:rsidR="000768D2" w14:paraId="61D0846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420F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2F64" w14:textId="1773E6A5" w:rsidR="000768D2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BF0F" w14:textId="5463F426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70FA" w14:textId="199A3617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E815" w14:textId="4C19D37E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4F7D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2A6D" w14:textId="3AFB4CDE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 w:rsidRPr="000B7BCB">
              <w:rPr>
                <w:color w:val="000000"/>
                <w:szCs w:val="24"/>
              </w:rPr>
              <w:t>6</w:t>
            </w:r>
          </w:p>
        </w:tc>
      </w:tr>
      <w:tr w:rsidR="000768D2" w14:paraId="7543B0EB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3AEA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E061" w14:textId="40E72E78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93A6" w14:textId="7FEE783F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19CD" w14:textId="7A88141A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B24B" w14:textId="5178162A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96C0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23BC" w14:textId="5C8E6CCA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0B7BCB">
              <w:rPr>
                <w:color w:val="000000"/>
                <w:szCs w:val="24"/>
              </w:rPr>
              <w:t>6</w:t>
            </w:r>
          </w:p>
        </w:tc>
      </w:tr>
      <w:tr w:rsidR="000768D2" w14:paraId="53E122A2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2893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631A" w14:textId="7EFA8DDE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8BCD" w14:textId="6D2188DD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0985" w14:textId="3A8C7302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092F" w14:textId="3924DCC8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300F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7D12" w14:textId="4810528C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0B7BCB">
              <w:rPr>
                <w:color w:val="000000"/>
                <w:szCs w:val="24"/>
              </w:rPr>
              <w:t>6</w:t>
            </w:r>
          </w:p>
        </w:tc>
      </w:tr>
      <w:tr w:rsidR="000768D2" w14:paraId="4EBAF12A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81FC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7CEF" w14:textId="74C2BBE9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B53D" w14:textId="6DAFC9CF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CBE3" w14:textId="0BDE0742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9E6D" w14:textId="5FC92898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A910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D97A" w14:textId="4D5AB2A5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0B7BCB">
              <w:rPr>
                <w:color w:val="000000"/>
                <w:szCs w:val="24"/>
              </w:rPr>
              <w:t>6</w:t>
            </w:r>
          </w:p>
        </w:tc>
      </w:tr>
      <w:tr w:rsidR="000768D2" w14:paraId="055E5511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864E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0AEC" w14:textId="0EF21305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 - Código Postal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B623" w14:textId="77D04FE0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223E" w14:textId="0D9532E6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80CC" w14:textId="2FCE5209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AddressPostCode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F338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6E67" w14:textId="1AEB5F15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0768D2" w14:paraId="7564AB29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A691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DADF" w14:textId="3207387C" w:rsidR="000768D2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 w:rsidRPr="4B269785">
              <w:rPr>
                <w:b/>
                <w:color w:val="000000" w:themeColor="text1"/>
              </w:rPr>
              <w:t xml:space="preserve">Número da </w:t>
            </w:r>
            <w:r w:rsidRPr="4B269785">
              <w:rPr>
                <w:b/>
                <w:bCs/>
                <w:color w:val="000000" w:themeColor="text1"/>
              </w:rPr>
              <w:t>porta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80D2" w14:textId="5A0EB8CC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A9AA" w14:textId="01D45C74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D37F" w14:textId="4AEB88A9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houseNumber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88F9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B07E" w14:textId="694C3153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 w:rsidRPr="003209D3">
              <w:rPr>
                <w:color w:val="000000"/>
                <w:szCs w:val="24"/>
              </w:rPr>
              <w:t>6</w:t>
            </w:r>
          </w:p>
        </w:tc>
      </w:tr>
      <w:tr w:rsidR="000768D2" w14:paraId="6141BE03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B6B1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51A2" w14:textId="32236609" w:rsidR="000768D2" w:rsidRPr="4B269785" w:rsidRDefault="000768D2" w:rsidP="000768D2">
            <w:pPr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8992" w14:textId="130E4528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7816" w14:textId="257FD9DD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B9DC" w14:textId="34D5ADF4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0CE7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EDE9" w14:textId="34C12BB3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3209D3">
              <w:rPr>
                <w:color w:val="000000"/>
                <w:szCs w:val="24"/>
              </w:rPr>
              <w:t>6</w:t>
            </w:r>
          </w:p>
        </w:tc>
      </w:tr>
      <w:tr w:rsidR="000768D2" w14:paraId="7AD0064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3787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2A67" w14:textId="198D5AC9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B512" w14:textId="5EE0A310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2C8F" w14:textId="6ADC990B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4C8E" w14:textId="2BE81AFB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BEED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4DAF" w14:textId="772DB07A" w:rsidR="000768D2" w:rsidRDefault="000768D2" w:rsidP="000768D2">
            <w:pPr>
              <w:keepNext/>
              <w:rPr>
                <w:color w:val="000000"/>
                <w:szCs w:val="24"/>
              </w:rPr>
            </w:pPr>
            <w:r w:rsidRPr="003209D3">
              <w:rPr>
                <w:color w:val="000000"/>
                <w:szCs w:val="24"/>
              </w:rPr>
              <w:t>6</w:t>
            </w:r>
          </w:p>
        </w:tc>
      </w:tr>
      <w:tr w:rsidR="000768D2" w14:paraId="62FD4A3B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3239" w14:textId="2A159586" w:rsidR="000768D2" w:rsidRDefault="000768D2" w:rsidP="000768D2">
            <w:pPr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 xml:space="preserve">4/11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B702" w14:textId="1915F239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snapToGrid w:val="0"/>
                <w:color w:val="0000FF"/>
              </w:rPr>
              <w:t>Estância(s) aduaneira(s) de apuramento</w:t>
            </w:r>
            <w:r w:rsidRPr="0006344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9CC5" w14:textId="79FA458D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11A0" w14:textId="114B320E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FBB8" w14:textId="0CCBF212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CustomsOfficeOfDischarge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9E74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B576" w14:textId="27043AD5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768D2" w14:paraId="56BC653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4C77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3F87" w14:textId="1483DDBA" w:rsidR="000768D2" w:rsidRPr="0006344C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1720" w14:textId="21DDEDE2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14D8" w14:textId="59FBAB40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83BA" w14:textId="26E5A046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4792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6D14" w14:textId="7D12545E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768D2" w14:paraId="21986D6C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DEAC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3278" w14:textId="6FAA8E97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F218" w14:textId="7D2D2632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6E05" w14:textId="481F495E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6D7D" w14:textId="734E8911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2CAE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C1A4" w14:textId="30338A9E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768D2" w14:paraId="6F7E0CC1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3BAF" w14:textId="51BC361B" w:rsidR="000768D2" w:rsidRDefault="000768D2" w:rsidP="000768D2">
            <w:pPr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 xml:space="preserve">4/17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95E5" w14:textId="3C749C86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Prazo de apuramento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4C8E" w14:textId="60A59E0A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BFAD" w14:textId="4CACCBE9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0C65" w14:textId="1C17812A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PeriodForDischarge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292D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7CD1" w14:textId="5D9B17A9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768D2" w14:paraId="0B4866D1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A878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C588" w14:textId="739D1E30" w:rsidR="000768D2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Prazo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C641" w14:textId="6D9C1577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68E8" w14:textId="17F06427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5617" w14:textId="7C3EF1A0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period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609D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199C" w14:textId="50BB8520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768D2" w14:paraId="439FD67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97AF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1DBB" w14:textId="65F4A345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Indicador de prorrogação automática do prazo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689F" w14:textId="752885CD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85DD" w14:textId="2EA1ED5A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2A8E" w14:textId="151B747C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automaticExtensionIndicator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63E8" w14:textId="77777777" w:rsidR="000768D2" w:rsidRDefault="000768D2" w:rsidP="000768D2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 xml:space="preserve">Este elemento é preenchido com: </w:t>
            </w:r>
          </w:p>
          <w:p w14:paraId="557D5710" w14:textId="7C159138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0 - Não 1 - Sim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D39C" w14:textId="72E80467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768D2" w14:paraId="66D3C07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5DF1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98D4" w14:textId="648B2A35" w:rsidR="000768D2" w:rsidRPr="0006344C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 livre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D249" w14:textId="49DF2E10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091E" w14:textId="11F6EA7E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B27E" w14:textId="488E8C9C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6983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82FC" w14:textId="52D1D206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768D2" w14:paraId="5D2AE3E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097C" w14:textId="5174EA88" w:rsidR="000768D2" w:rsidRDefault="000768D2" w:rsidP="000768D2">
            <w:pPr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 xml:space="preserve">5/7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A19B" w14:textId="0D563B4D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snapToGrid w:val="0"/>
                <w:color w:val="0000FF"/>
              </w:rPr>
              <w:t>Produtos transformados/Identificação das mercador</w:t>
            </w:r>
            <w:r>
              <w:rPr>
                <w:b/>
                <w:bCs/>
                <w:snapToGrid w:val="0"/>
                <w:color w:val="0000FF"/>
              </w:rPr>
              <w:t>i</w:t>
            </w:r>
            <w:r w:rsidRPr="0006344C">
              <w:rPr>
                <w:b/>
                <w:bCs/>
                <w:snapToGrid w:val="0"/>
                <w:color w:val="0000FF"/>
              </w:rPr>
              <w:t>as a exportar temporariamente</w:t>
            </w:r>
            <w:r w:rsidRPr="0006344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7CB1" w14:textId="402DAEEC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73C8" w14:textId="339C652F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A590" w14:textId="11E28090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ProcessedProducts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39FC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6CFD" w14:textId="21408D51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768D2" w14:paraId="7CAD752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D472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CF0F" w14:textId="25757161" w:rsidR="000768D2" w:rsidRPr="0006344C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74C0" w14:textId="258B5FE5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CA56" w14:textId="6EEA9CDF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FDE3" w14:textId="3990F832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D398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37CD" w14:textId="7C7429F2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768D2" w14:paraId="5BFEC240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DBB7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B8B3" w14:textId="576EF281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das mercadorias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6DDD" w14:textId="565A3639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 w:rsidRPr="0071AB1C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9207" w14:textId="5DDF101B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C8BF" w14:textId="5179CF1F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commodityCode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15B1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D3A8" w14:textId="11953F44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768D2" w14:paraId="1C900FC6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24CE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C255" w14:textId="5DB9CE5C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Designação das mercadorias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2C5D" w14:textId="3C2E7870" w:rsidR="000768D2" w:rsidRPr="0071AB1C" w:rsidRDefault="000768D2" w:rsidP="000768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1AB1C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E4CB" w14:textId="5DCF326F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2712" w14:textId="70CEACAE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descriptionOfGoods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C9E3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D61E" w14:textId="262FBE1B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768D2" w14:paraId="4841073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918C" w14:textId="01BE5E90" w:rsidR="000768D2" w:rsidRDefault="000768D2" w:rsidP="000768D2">
            <w:pPr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 xml:space="preserve">5/8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5544" w14:textId="7F3E79C6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Identificação das mercadorias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EE64" w14:textId="1AD29B5E" w:rsidR="000768D2" w:rsidRPr="0071AB1C" w:rsidRDefault="000768D2" w:rsidP="000768D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4042" w14:textId="1C9F2810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D3DB" w14:textId="20D0A928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IdentificationOfGoods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5504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8034" w14:textId="6645687C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768D2" w14:paraId="20C9C36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640A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8BAE" w14:textId="775A1B02" w:rsidR="000768D2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66F5" w14:textId="56CB1EB3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8931" w14:textId="4965A659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DB84" w14:textId="5BAB7EB2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3212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8B38" w14:textId="5D915039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768D2" w14:paraId="72A68F8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EA78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DDF4" w14:textId="7ADCDED1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Código da medida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A3BF" w14:textId="065D01B9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A285" w14:textId="3917CB2F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6A69" w14:textId="60DA8DA8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0A6C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A7A0" w14:textId="7CE43B3D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768D2" w14:paraId="18BBA4C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14BD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60FD" w14:textId="71AD14F8" w:rsidR="000768D2" w:rsidRPr="0006344C" w:rsidRDefault="000768D2" w:rsidP="000768D2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>Descrição da medida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AAF2" w14:textId="180A7485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C202" w14:textId="6424C0B2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9420" w14:textId="71015736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81D0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01DE" w14:textId="1D76C97A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768D2" w14:paraId="73CF104D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249B" w14:textId="69B14019" w:rsidR="000768D2" w:rsidRDefault="000768D2" w:rsidP="000768D2">
            <w:pPr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lastRenderedPageBreak/>
              <w:t xml:space="preserve">5/5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16EA" w14:textId="4FF4EF19" w:rsidR="000768D2" w:rsidRPr="0006344C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Taxa de rendimento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E939" w14:textId="02858121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FDDC" w14:textId="56B789CE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A5B4" w14:textId="5A2E943B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RateOfYield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E0DB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EBC7" w14:textId="3CC79FC4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</w:p>
        </w:tc>
      </w:tr>
      <w:tr w:rsidR="000768D2" w14:paraId="11C08A11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C966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4CFC" w14:textId="227D7B21" w:rsidR="000768D2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2DD9" w14:textId="42E9695F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B08F" w14:textId="0F7C26D3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FF72" w14:textId="28EA20CE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7350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6EB2" w14:textId="26BAC33C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768D2" w14:paraId="2C213574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A100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4C92" w14:textId="110C5E7D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Taxa de rendimento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797F" w14:textId="22918F7E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CBBC" w14:textId="453AA373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D9E4" w14:textId="759D41F9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RateOfYield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DD91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C011" w14:textId="0463BB0E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768D2" w14:paraId="287FC49F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2252" w14:textId="48A6CA99" w:rsidR="000768D2" w:rsidRDefault="000768D2" w:rsidP="000768D2">
            <w:pPr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 xml:space="preserve">6/2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52C6" w14:textId="41B72A52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Condições económicas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2523" w14:textId="2ADF645B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73D3" w14:textId="5719C55C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43C4" w14:textId="12B52D25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EconomicConditions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6F14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0093" w14:textId="7746B8B1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768D2" w14:paraId="6CA0B6B8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9402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EC23" w14:textId="6C8EB012" w:rsidR="000768D2" w:rsidRDefault="000768D2" w:rsidP="000768D2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EBA1" w14:textId="39058CDD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7581" w14:textId="24F9CA89" w:rsidR="000768D2" w:rsidRDefault="000768D2" w:rsidP="000768D2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8CA4" w14:textId="1DDBB1DA" w:rsidR="000768D2" w:rsidRDefault="000768D2" w:rsidP="000768D2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1A97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D05F" w14:textId="3488D92B" w:rsidR="000768D2" w:rsidRDefault="000768D2" w:rsidP="000768D2">
            <w:pPr>
              <w:keepNext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768D2" w14:paraId="7194F775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D7FA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43BA" w14:textId="7AE63EE8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da condição económica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F762" w14:textId="6E0850C6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4904" w14:textId="500FBDEE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CCD6" w14:textId="06F63300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F1EE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F62E" w14:textId="477D90D8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768D2" w14:paraId="63536D2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494B" w14:textId="77777777" w:rsidR="000768D2" w:rsidRDefault="000768D2" w:rsidP="000768D2">
            <w:pPr>
              <w:rPr>
                <w:snapToGrid w:val="0"/>
                <w:color w:val="0000FF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B316" w14:textId="12906783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Informação adicional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41F6" w14:textId="48DFD259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54A9" w14:textId="4D957E4B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8626" w14:textId="7B1AD48A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46D5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29DB" w14:textId="234D644A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768D2" w14:paraId="4A83D13E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4A38" w14:textId="3DFF19AE" w:rsidR="000768D2" w:rsidRDefault="000768D2" w:rsidP="000768D2">
            <w:pPr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7/5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3828" w14:textId="7E890019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Pormenores das atividades previstas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5370" w14:textId="68D5C1C1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C1A9" w14:textId="6B7700EC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3F4B" w14:textId="4F6B4895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DetailsOfPlannedActivities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0459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BDF3" w14:textId="685DA754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768D2" w14:paraId="503B3DF7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87C4" w14:textId="0BC507EC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8/5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34D5" w14:textId="20CD9E63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Informação adicional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A5EB" w14:textId="0B41F18B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20B4" w14:textId="7BDC1019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8EA7" w14:textId="44628E89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AdditionalInformation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80C5" w14:textId="77777777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F92E" w14:textId="6C88269F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768D2" w14:paraId="1B24271C" w14:textId="77777777" w:rsidTr="000768D2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3B1A" w14:textId="54FD0E8C" w:rsidR="000768D2" w:rsidRDefault="000768D2" w:rsidP="000768D2">
            <w:pPr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8/13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3301" w14:textId="0B24059A" w:rsidR="000768D2" w:rsidRDefault="000768D2" w:rsidP="000768D2">
            <w:pPr>
              <w:rPr>
                <w:b/>
                <w:bCs/>
                <w:color w:val="000000"/>
                <w:szCs w:val="24"/>
              </w:rPr>
            </w:pPr>
            <w:r w:rsidRPr="0006344C">
              <w:rPr>
                <w:b/>
                <w:bCs/>
                <w:color w:val="000000"/>
                <w:szCs w:val="24"/>
              </w:rPr>
              <w:t xml:space="preserve">Cálculo do montante dos direitos de importação em conformidade com o artigo </w:t>
            </w:r>
            <w:proofErr w:type="gramStart"/>
            <w:r w:rsidRPr="0006344C">
              <w:rPr>
                <w:b/>
                <w:bCs/>
                <w:color w:val="000000"/>
                <w:szCs w:val="24"/>
              </w:rPr>
              <w:t>86.°</w:t>
            </w:r>
            <w:proofErr w:type="gramEnd"/>
            <w:r w:rsidRPr="0006344C">
              <w:rPr>
                <w:b/>
                <w:bCs/>
                <w:color w:val="000000"/>
                <w:szCs w:val="24"/>
              </w:rPr>
              <w:t xml:space="preserve">, </w:t>
            </w:r>
            <w:proofErr w:type="spellStart"/>
            <w:r w:rsidRPr="0006344C">
              <w:rPr>
                <w:b/>
                <w:bCs/>
                <w:color w:val="000000"/>
                <w:szCs w:val="24"/>
              </w:rPr>
              <w:t>n.°</w:t>
            </w:r>
            <w:proofErr w:type="spellEnd"/>
            <w:r w:rsidRPr="0006344C">
              <w:rPr>
                <w:b/>
                <w:bCs/>
                <w:color w:val="000000"/>
                <w:szCs w:val="24"/>
              </w:rPr>
              <w:t xml:space="preserve"> 3, do Código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900B" w14:textId="7FF79845" w:rsidR="000768D2" w:rsidRDefault="000768D2" w:rsidP="000768D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D84D" w14:textId="5899792A" w:rsidR="000768D2" w:rsidRDefault="000768D2" w:rsidP="000768D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E7CD" w14:textId="12CA21E4" w:rsidR="000768D2" w:rsidRDefault="000768D2" w:rsidP="000768D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CalculationOfTheAmountImportDuty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778B" w14:textId="6F82F54D" w:rsidR="000768D2" w:rsidRPr="0006344C" w:rsidRDefault="000768D2" w:rsidP="000768D2">
            <w:pPr>
              <w:jc w:val="both"/>
              <w:rPr>
                <w:color w:val="000000"/>
                <w:szCs w:val="24"/>
              </w:rPr>
            </w:pPr>
            <w:r w:rsidRPr="0006344C">
              <w:rPr>
                <w:color w:val="000000"/>
                <w:szCs w:val="24"/>
              </w:rPr>
              <w:t>Este elemento é preenchido com: 0 - Não 1 - Sim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E1B1" w14:textId="73C0A4BD" w:rsidR="000768D2" w:rsidRDefault="000768D2" w:rsidP="000768D2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</w:tbl>
    <w:p w14:paraId="2486522E" w14:textId="2F354DF5" w:rsidR="00DE46D4" w:rsidRDefault="009C5750" w:rsidP="009C5750">
      <w:pPr>
        <w:pStyle w:val="Legenda"/>
        <w:jc w:val="center"/>
      </w:pPr>
      <w:bookmarkStart w:id="2" w:name="_Toc233197300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– elementos de dados da mensagem cc444a</w:t>
      </w:r>
      <w:bookmarkEnd w:id="2"/>
    </w:p>
    <w:p w14:paraId="5A3F5A64" w14:textId="2E87DEED" w:rsidR="00DE46D4" w:rsidRDefault="00DE46D4" w:rsidP="004F7761">
      <w:pPr>
        <w:sectPr w:rsidR="00DE46D4" w:rsidSect="005951B0">
          <w:headerReference w:type="even" r:id="rId21"/>
          <w:footerReference w:type="even" r:id="rId22"/>
          <w:headerReference w:type="first" r:id="rId23"/>
          <w:footerReference w:type="first" r:id="rId24"/>
          <w:pgSz w:w="16838" w:h="11906" w:orient="landscape"/>
          <w:pgMar w:top="1440" w:right="2127" w:bottom="991" w:left="1440" w:header="964" w:footer="737" w:gutter="0"/>
          <w:cols w:space="708"/>
          <w:titlePg/>
          <w:docGrid w:linePitch="360"/>
        </w:sectPr>
      </w:pPr>
    </w:p>
    <w:p w14:paraId="625CE23C" w14:textId="77777777" w:rsidR="00B86E26" w:rsidRPr="00C35F7D" w:rsidRDefault="00B86E26" w:rsidP="00B86E26">
      <w:pPr>
        <w:pStyle w:val="Ttulo1"/>
        <w:numPr>
          <w:ilvl w:val="0"/>
          <w:numId w:val="34"/>
        </w:numPr>
        <w:tabs>
          <w:tab w:val="clear" w:pos="720"/>
        </w:tabs>
        <w:ind w:left="432" w:hanging="432"/>
      </w:pPr>
      <w:bookmarkStart w:id="3" w:name="_Toc107238333"/>
      <w:bookmarkStart w:id="4" w:name="_Toc233197296"/>
      <w:r w:rsidRPr="00C35F7D">
        <w:lastRenderedPageBreak/>
        <w:t>Legenda</w:t>
      </w:r>
      <w:bookmarkEnd w:id="3"/>
      <w:bookmarkEnd w:id="4"/>
    </w:p>
    <w:p w14:paraId="79166BD8" w14:textId="77777777" w:rsidR="003E4E52" w:rsidRDefault="003E4E52" w:rsidP="003E4E52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E.D.</w:t>
      </w:r>
    </w:p>
    <w:p w14:paraId="6C34392C" w14:textId="77777777" w:rsidR="003E4E52" w:rsidRPr="004E460D" w:rsidRDefault="003E4E52" w:rsidP="003E4E52">
      <w:pPr>
        <w:numPr>
          <w:ilvl w:val="0"/>
          <w:numId w:val="36"/>
        </w:numPr>
        <w:tabs>
          <w:tab w:val="num" w:pos="720"/>
        </w:tabs>
        <w:spacing w:after="0" w:line="360" w:lineRule="auto"/>
        <w:rPr>
          <w:bCs/>
        </w:rPr>
      </w:pPr>
      <w:r w:rsidRPr="004E460D">
        <w:rPr>
          <w:bCs/>
        </w:rPr>
        <w:t xml:space="preserve">Identificação do código do </w:t>
      </w:r>
      <w:r>
        <w:rPr>
          <w:bCs/>
        </w:rPr>
        <w:t>e</w:t>
      </w:r>
      <w:r w:rsidRPr="004E460D">
        <w:rPr>
          <w:bCs/>
        </w:rPr>
        <w:t>lemento de dado</w:t>
      </w:r>
      <w:r>
        <w:rPr>
          <w:bCs/>
        </w:rPr>
        <w:t>s.</w:t>
      </w:r>
    </w:p>
    <w:p w14:paraId="2A8248FE" w14:textId="77777777" w:rsidR="003E4E52" w:rsidRDefault="003E4E52" w:rsidP="003E4E52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GRUPOS E DADOS:</w:t>
      </w:r>
    </w:p>
    <w:p w14:paraId="6337036D" w14:textId="77777777" w:rsidR="003E4E52" w:rsidRDefault="003E4E52" w:rsidP="003E4E52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Nome do dado ou grupo de dados.</w:t>
      </w:r>
    </w:p>
    <w:p w14:paraId="508B4D8E" w14:textId="77777777" w:rsidR="003E4E52" w:rsidRDefault="003E4E52" w:rsidP="003E4E52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O/C/F:</w:t>
      </w:r>
    </w:p>
    <w:p w14:paraId="0B2B1C14" w14:textId="77777777" w:rsidR="003E4E52" w:rsidRDefault="003E4E52" w:rsidP="003E4E52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Descrição do estado dos dados:</w:t>
      </w:r>
    </w:p>
    <w:p w14:paraId="0FE0D66D" w14:textId="77777777" w:rsidR="003E4E52" w:rsidRDefault="003E4E52" w:rsidP="003E4E52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O</w:t>
      </w:r>
      <w:r>
        <w:t xml:space="preserve"> – Obrigatório;</w:t>
      </w:r>
    </w:p>
    <w:p w14:paraId="3F8EDF0D" w14:textId="77777777" w:rsidR="003E4E52" w:rsidRDefault="003E4E52" w:rsidP="003E4E52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C</w:t>
      </w:r>
      <w:r>
        <w:t xml:space="preserve"> – Condicionado;</w:t>
      </w:r>
    </w:p>
    <w:p w14:paraId="670FCC30" w14:textId="77777777" w:rsidR="003E4E52" w:rsidRDefault="003E4E52" w:rsidP="003E4E52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F</w:t>
      </w:r>
      <w:r>
        <w:t xml:space="preserve"> – Facultativo.</w:t>
      </w:r>
    </w:p>
    <w:p w14:paraId="64193ECD" w14:textId="77777777" w:rsidR="003E4E52" w:rsidRDefault="003E4E52" w:rsidP="003E4E52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TIPO:</w:t>
      </w:r>
    </w:p>
    <w:p w14:paraId="378B37DB" w14:textId="77777777" w:rsidR="003E4E52" w:rsidRDefault="003E4E52" w:rsidP="003E4E52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Descreve o tipo e comprimento dos dados:</w:t>
      </w:r>
    </w:p>
    <w:p w14:paraId="72EAB049" w14:textId="77777777" w:rsidR="003E4E52" w:rsidRDefault="003E4E52" w:rsidP="003E4E52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an</w:t>
      </w:r>
      <w:proofErr w:type="spellEnd"/>
      <w:r>
        <w:tab/>
      </w:r>
      <w:r>
        <w:rPr>
          <w:rFonts w:ascii="Wingdings" w:eastAsia="Wingdings" w:hAnsi="Wingdings" w:cs="Wingdings"/>
        </w:rPr>
        <w:t>à</w:t>
      </w:r>
      <w:r>
        <w:t xml:space="preserve"> alfanumérico;</w:t>
      </w:r>
    </w:p>
    <w:p w14:paraId="3079D7A8" w14:textId="77777777" w:rsidR="003E4E52" w:rsidRDefault="003E4E52" w:rsidP="003E4E52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numérico;</w:t>
      </w:r>
    </w:p>
    <w:p w14:paraId="4D531AAD" w14:textId="77777777" w:rsidR="003E4E52" w:rsidRDefault="003E4E52" w:rsidP="003E4E52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an..11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até 11 caracteres;</w:t>
      </w:r>
    </w:p>
    <w:p w14:paraId="0833461A" w14:textId="77777777" w:rsidR="003E4E52" w:rsidRDefault="003E4E52" w:rsidP="003E4E52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com apenas 1 caracter;</w:t>
      </w:r>
    </w:p>
    <w:p w14:paraId="32151276" w14:textId="77777777" w:rsidR="003E4E52" w:rsidRDefault="003E4E52" w:rsidP="003E4E52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n..11,3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numérico até 11 dígitos, dos quais 3 são decimais (o ponto decimal, embora explícito, não é contabilizado).</w:t>
      </w:r>
    </w:p>
    <w:p w14:paraId="6D72097D" w14:textId="77777777" w:rsidR="003E4E52" w:rsidRDefault="003E4E52" w:rsidP="003E4E52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 -&gt; </w:t>
      </w:r>
      <w:r>
        <w:rPr>
          <w:bCs/>
        </w:rPr>
        <w:t xml:space="preserve">data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(AAAA-MM-DD)</w:t>
      </w:r>
    </w:p>
    <w:p w14:paraId="4AE2EB55" w14:textId="77777777" w:rsidR="003E4E52" w:rsidRDefault="003E4E52" w:rsidP="003E4E52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dateTime</w:t>
      </w:r>
      <w:proofErr w:type="spellEnd"/>
      <w:r>
        <w:rPr>
          <w:b/>
        </w:rPr>
        <w:t xml:space="preserve"> -&gt; </w:t>
      </w:r>
      <w:r>
        <w:rPr>
          <w:bCs/>
        </w:rPr>
        <w:t xml:space="preserve">data/hora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AAAA-MM-DDThh:</w:t>
      </w:r>
      <w:proofErr w:type="gramStart"/>
      <w:r>
        <w:rPr>
          <w:bCs/>
        </w:rPr>
        <w:t>mm:ss</w:t>
      </w:r>
      <w:proofErr w:type="spellEnd"/>
      <w:proofErr w:type="gramEnd"/>
      <w:r>
        <w:rPr>
          <w:bCs/>
        </w:rPr>
        <w:t>[-</w:t>
      </w:r>
      <w:proofErr w:type="spellStart"/>
      <w:r>
        <w:rPr>
          <w:bCs/>
        </w:rPr>
        <w:t>mm:mm</w:t>
      </w:r>
      <w:proofErr w:type="spellEnd"/>
      <w:r>
        <w:rPr>
          <w:bCs/>
        </w:rPr>
        <w:t>])</w:t>
      </w:r>
    </w:p>
    <w:p w14:paraId="7E6AFD82" w14:textId="77777777" w:rsidR="003E4E52" w:rsidRDefault="003E4E52" w:rsidP="003E4E52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bookmarkStart w:id="5" w:name="_Hlk105410777"/>
      <w:r w:rsidRPr="00D5123A">
        <w:rPr>
          <w:b/>
        </w:rPr>
        <w:t>TAGS</w:t>
      </w:r>
      <w:r>
        <w:rPr>
          <w:b/>
        </w:rPr>
        <w:t xml:space="preserve"> XML:</w:t>
      </w:r>
    </w:p>
    <w:p w14:paraId="698C5810" w14:textId="77777777" w:rsidR="003E4E52" w:rsidRPr="00FC5BE3" w:rsidRDefault="003E4E52" w:rsidP="003E4E52">
      <w:pPr>
        <w:numPr>
          <w:ilvl w:val="0"/>
          <w:numId w:val="36"/>
        </w:numPr>
        <w:spacing w:after="0" w:line="360" w:lineRule="auto"/>
      </w:pPr>
      <w:r w:rsidRPr="00FC5BE3">
        <w:t xml:space="preserve">Exemplo: </w:t>
      </w:r>
      <w:r w:rsidRPr="00BC2801">
        <w:rPr>
          <w:b/>
          <w:bCs/>
          <w:snapToGrid w:val="0"/>
        </w:rPr>
        <w:t>&lt;</w:t>
      </w:r>
      <w:proofErr w:type="spellStart"/>
      <w:r w:rsidRPr="00BC2801">
        <w:rPr>
          <w:b/>
          <w:bCs/>
          <w:snapToGrid w:val="0"/>
        </w:rPr>
        <w:t>messageHeader</w:t>
      </w:r>
      <w:proofErr w:type="spellEnd"/>
      <w:r w:rsidRPr="00BC2801">
        <w:rPr>
          <w:b/>
          <w:bCs/>
          <w:snapToGrid w:val="0"/>
        </w:rPr>
        <w:t>&gt;</w:t>
      </w:r>
      <w:r w:rsidRPr="00BC2801">
        <w:t xml:space="preserve"> </w:t>
      </w:r>
    </w:p>
    <w:p w14:paraId="481B571F" w14:textId="77777777" w:rsidR="003E4E52" w:rsidRPr="00FC5BE3" w:rsidRDefault="003E4E52" w:rsidP="003E4E52">
      <w:pPr>
        <w:numPr>
          <w:ilvl w:val="0"/>
          <w:numId w:val="39"/>
        </w:numPr>
        <w:spacing w:after="0" w:line="360" w:lineRule="auto"/>
        <w:ind w:left="1068"/>
      </w:pPr>
      <w:r w:rsidRPr="00FC5BE3">
        <w:t xml:space="preserve">Indica que existe um elemento de nome </w:t>
      </w:r>
      <w:r>
        <w:t>‘</w:t>
      </w:r>
      <w:r w:rsidRPr="00BC2801">
        <w:rPr>
          <w:b/>
          <w:bCs/>
          <w:snapToGrid w:val="0"/>
        </w:rPr>
        <w:t>Cabeçalho da Mensagem</w:t>
      </w:r>
      <w:r w:rsidRPr="00BC2801">
        <w:rPr>
          <w:snapToGrid w:val="0"/>
        </w:rPr>
        <w:t>’</w:t>
      </w:r>
    </w:p>
    <w:p w14:paraId="5BEA1D06" w14:textId="77777777" w:rsidR="003E4E52" w:rsidRPr="00FC5BE3" w:rsidRDefault="003E4E52" w:rsidP="003E4E52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 w:rsidRPr="00FC5BE3">
        <w:rPr>
          <w:b/>
        </w:rPr>
        <w:t>P:</w:t>
      </w:r>
    </w:p>
    <w:p w14:paraId="3F684413" w14:textId="77777777" w:rsidR="003E4E52" w:rsidRPr="00FC5BE3" w:rsidRDefault="003E4E52" w:rsidP="003E4E52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 w:rsidRPr="00FC5BE3">
        <w:t xml:space="preserve">Indica o nível de profundidade de uma </w:t>
      </w:r>
      <w:proofErr w:type="spellStart"/>
      <w:r w:rsidRPr="00FC5BE3">
        <w:t>tag</w:t>
      </w:r>
      <w:proofErr w:type="spellEnd"/>
      <w:r w:rsidRPr="00FC5BE3">
        <w:t>.</w:t>
      </w:r>
    </w:p>
    <w:p w14:paraId="1E085F07" w14:textId="77777777" w:rsidR="003E4E52" w:rsidRDefault="003E4E52" w:rsidP="003E4E52">
      <w:pPr>
        <w:numPr>
          <w:ilvl w:val="0"/>
          <w:numId w:val="39"/>
        </w:numPr>
        <w:spacing w:after="0" w:line="360" w:lineRule="auto"/>
        <w:ind w:left="1068"/>
      </w:pPr>
      <w:r>
        <w:t>&lt;</w:t>
      </w:r>
      <w:r w:rsidRPr="70848FF2">
        <w:rPr>
          <w:b/>
          <w:bCs/>
        </w:rPr>
        <w:t>CC444A</w:t>
      </w:r>
      <w:r>
        <w:t>&gt; tem profundidade 1. Os elementos &lt;</w:t>
      </w:r>
      <w:proofErr w:type="spellStart"/>
      <w:r w:rsidRPr="70848FF2">
        <w:rPr>
          <w:b/>
          <w:bCs/>
        </w:rPr>
        <w:t>messageHeader</w:t>
      </w:r>
      <w:proofErr w:type="spellEnd"/>
      <w:r>
        <w:t>&gt; e &lt;</w:t>
      </w:r>
      <w:proofErr w:type="spellStart"/>
      <w:r w:rsidRPr="70848FF2">
        <w:rPr>
          <w:b/>
          <w:bCs/>
        </w:rPr>
        <w:t>ImportOperation</w:t>
      </w:r>
      <w:proofErr w:type="spellEnd"/>
      <w:r>
        <w:t>&gt; tem profundidade 2. O elemento &lt;</w:t>
      </w:r>
      <w:proofErr w:type="spellStart"/>
      <w:r w:rsidRPr="70848FF2">
        <w:rPr>
          <w:b/>
          <w:bCs/>
        </w:rPr>
        <w:t>From</w:t>
      </w:r>
      <w:proofErr w:type="spellEnd"/>
      <w:r>
        <w:t>&gt; (que se encontra dentro do ‘</w:t>
      </w:r>
      <w:proofErr w:type="spellStart"/>
      <w:r w:rsidRPr="70848FF2">
        <w:rPr>
          <w:b/>
          <w:bCs/>
        </w:rPr>
        <w:t>messageHeader</w:t>
      </w:r>
      <w:proofErr w:type="spellEnd"/>
      <w:r>
        <w:t xml:space="preserve">’) tem profundidade 3. </w:t>
      </w:r>
    </w:p>
    <w:bookmarkEnd w:id="5"/>
    <w:p w14:paraId="06861593" w14:textId="77777777" w:rsidR="00B86E26" w:rsidRPr="00726063" w:rsidRDefault="00B86E26" w:rsidP="004450D3">
      <w:pPr>
        <w:spacing w:line="360" w:lineRule="auto"/>
      </w:pPr>
    </w:p>
    <w:p w14:paraId="1591E055" w14:textId="77777777" w:rsidR="004F7761" w:rsidRPr="00230FC6" w:rsidRDefault="004F7761" w:rsidP="004F7761"/>
    <w:sectPr w:rsidR="004F7761" w:rsidRPr="00230FC6" w:rsidSect="005951B0">
      <w:headerReference w:type="first" r:id="rId25"/>
      <w:footerReference w:type="first" r:id="rId26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8EBCF" w14:textId="77777777" w:rsidR="00641239" w:rsidRDefault="00641239" w:rsidP="00E91D07">
      <w:pPr>
        <w:spacing w:after="0" w:line="240" w:lineRule="auto"/>
      </w:pPr>
      <w:r>
        <w:separator/>
      </w:r>
    </w:p>
  </w:endnote>
  <w:endnote w:type="continuationSeparator" w:id="0">
    <w:p w14:paraId="50F04C65" w14:textId="77777777" w:rsidR="00641239" w:rsidRDefault="00641239" w:rsidP="00E9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31CB781D" w:rsidR="00C9209D" w:rsidRDefault="007A0EE3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E132F">
            <w:rPr>
              <w:rFonts w:cs="Arial"/>
              <w:noProof/>
              <w:sz w:val="18"/>
            </w:rPr>
            <w:instrText>2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7E132F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E132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187135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18EE00BF" w:rsidR="00B74B66" w:rsidRDefault="006140E6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 w:rsidR="002A1562"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0768D2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2A4D6A1C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0768D2">
            <w:rPr>
              <w:sz w:val="18"/>
            </w:rPr>
            <w:t>1.4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74B66">
    <w:pPr>
      <w:pStyle w:val="Rodap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1338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39"/>
      <w:gridCol w:w="2524"/>
      <w:gridCol w:w="6017"/>
    </w:tblGrid>
    <w:tr w:rsidR="00C9209D" w14:paraId="27CE20E2" w14:textId="77777777" w:rsidTr="00B35A7E">
      <w:trPr>
        <w:trHeight w:val="282"/>
      </w:trPr>
      <w:tc>
        <w:tcPr>
          <w:tcW w:w="13380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0612029A" w:rsidR="00C9209D" w:rsidRPr="006140E6" w:rsidRDefault="00C9209D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7E132F">
            <w:rPr>
              <w:rFonts w:cs="Arial"/>
              <w:noProof/>
              <w:sz w:val="18"/>
            </w:rPr>
            <w:instrText>17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E132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B35A7E">
      <w:trPr>
        <w:trHeight w:val="262"/>
      </w:trPr>
      <w:tc>
        <w:tcPr>
          <w:tcW w:w="483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252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3BBD63AE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0768D2">
            <w:rPr>
              <w:sz w:val="18"/>
            </w:rPr>
            <w:t>1.4</w:t>
          </w:r>
          <w:r w:rsidRPr="00FF3145">
            <w:rPr>
              <w:sz w:val="18"/>
            </w:rPr>
            <w:fldChar w:fldCharType="end"/>
          </w:r>
        </w:p>
      </w:tc>
      <w:tc>
        <w:tcPr>
          <w:tcW w:w="601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3C33D6CC" w:rsidR="00B74B66" w:rsidRPr="002A1562" w:rsidRDefault="002A1562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0768D2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Rodap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E20E9" w14:textId="3EB2746B" w:rsidR="00D350F7" w:rsidRDefault="000D7F24">
    <w:pPr>
      <w:pStyle w:val="Rodap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E20EE" id="_x0000_t202" coordsize="21600,21600" o:spt="202" path="m,l,21600r21600,l21600,xe">
              <v:stroke joinstyle="miter"/>
              <v:path gradientshapeok="t" o:connecttype="rect"/>
            </v:shapetype>
            <v:shape id="Text Box 102" o:spid="_x0000_s1026" type="#_x0000_t202" style="position:absolute;margin-left:68.1pt;margin-top:600.2pt;width:22.95pt;height:205.3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 stroked="f">
              <v:textbox style="layout-flow:vertical;mso-layout-flow-alt:bottom-to-top" inset="0,0,0,0">
                <w:txbxContent>
                  <w:p w14:paraId="27CE20F0" w14:textId="77777777" w:rsidR="000D7F24" w:rsidRPr="001C4222" w:rsidRDefault="000D7F24" w:rsidP="000D7F24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 w:rsidTr="00FF7B1A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483FC474" w:rsidR="00D44340" w:rsidRPr="006140E6" w:rsidRDefault="00D44340" w:rsidP="00F67034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E132F">
            <w:rPr>
              <w:rFonts w:cs="Arial"/>
              <w:noProof/>
              <w:sz w:val="18"/>
            </w:rPr>
            <w:instrText>3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E132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18713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15FEEF44" w:rsidR="00D44340" w:rsidRDefault="00D44340" w:rsidP="00F67034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0768D2">
            <w:rPr>
              <w:sz w:val="18"/>
            </w:rPr>
            <w:t>1.4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31DE7920" w:rsidR="00D44340" w:rsidRPr="002A1562" w:rsidRDefault="00D44340" w:rsidP="00F67034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0768D2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Rodap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1331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3532"/>
      <w:gridCol w:w="4738"/>
    </w:tblGrid>
    <w:tr w:rsidR="000D733E" w14:paraId="26E8F21C" w14:textId="77777777" w:rsidTr="00B56BD1">
      <w:trPr>
        <w:trHeight w:val="277"/>
      </w:trPr>
      <w:tc>
        <w:tcPr>
          <w:tcW w:w="13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8A1EC09" w14:textId="2FF2AEA3" w:rsidR="000D733E" w:rsidRDefault="000D733E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E132F">
            <w:rPr>
              <w:rFonts w:cs="Arial"/>
              <w:noProof/>
              <w:sz w:val="18"/>
            </w:rPr>
            <w:instrText>18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E132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0D733E" w14:paraId="37556F51" w14:textId="77777777" w:rsidTr="00B56BD1">
      <w:trPr>
        <w:trHeight w:val="259"/>
      </w:trPr>
      <w:tc>
        <w:tcPr>
          <w:tcW w:w="504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19CD1AC" w14:textId="39BEA15B" w:rsidR="000D733E" w:rsidRDefault="000D733E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0768D2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  <w:tc>
        <w:tcPr>
          <w:tcW w:w="3532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24817D" w14:textId="595E02AE" w:rsidR="000D733E" w:rsidRDefault="000D733E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0768D2">
            <w:rPr>
              <w:sz w:val="18"/>
            </w:rPr>
            <w:t>1.4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38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884F41" w14:textId="77777777" w:rsidR="000D733E" w:rsidRDefault="000D733E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639C5642" w14:textId="77777777" w:rsidR="000D733E" w:rsidRPr="00B74B66" w:rsidRDefault="000D733E" w:rsidP="00B74B66">
    <w:pPr>
      <w:pStyle w:val="Rodap"/>
      <w:spacing w:after="0" w:line="240" w:lineRule="auto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13414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283"/>
      <w:gridCol w:w="4775"/>
    </w:tblGrid>
    <w:tr w:rsidR="00B35A7E" w14:paraId="6D8771CE" w14:textId="77777777" w:rsidTr="00B35A7E">
      <w:trPr>
        <w:trHeight w:val="282"/>
      </w:trPr>
      <w:tc>
        <w:tcPr>
          <w:tcW w:w="1341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076A58" w14:textId="6BF17FE6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E132F">
            <w:rPr>
              <w:rFonts w:cs="Arial"/>
              <w:noProof/>
              <w:sz w:val="18"/>
            </w:rPr>
            <w:instrText>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E132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35A7E" w14:paraId="50E046EE" w14:textId="77777777" w:rsidTr="00B35A7E">
      <w:trPr>
        <w:trHeight w:val="262"/>
      </w:trPr>
      <w:tc>
        <w:tcPr>
          <w:tcW w:w="53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25E2C0" w14:textId="1D9EBA98" w:rsidR="00B35A7E" w:rsidRDefault="00B35A7E" w:rsidP="00B35A7E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0768D2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  <w:tc>
        <w:tcPr>
          <w:tcW w:w="3283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8789D6A" w14:textId="7F95FD04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0768D2">
            <w:rPr>
              <w:sz w:val="18"/>
            </w:rPr>
            <w:t>1.4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7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63BD827" w14:textId="77777777" w:rsidR="00B35A7E" w:rsidRDefault="00B35A7E" w:rsidP="00B35A7E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2EFE4600" w14:textId="68BF12C4" w:rsidR="00351E87" w:rsidRPr="003D4069" w:rsidRDefault="00351E87">
    <w:pPr>
      <w:pStyle w:val="Rodap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C83B29" w14:paraId="52EB4A4F" w14:textId="77777777" w:rsidTr="00682827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B49A27B" w14:textId="2B0068A2" w:rsidR="00C83B29" w:rsidRPr="006140E6" w:rsidRDefault="00C83B29" w:rsidP="00C83B29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E132F">
            <w:rPr>
              <w:rFonts w:cs="Arial"/>
              <w:noProof/>
              <w:sz w:val="18"/>
            </w:rPr>
            <w:instrText>35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E132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C83B29" w14:paraId="49CA47F7" w14:textId="77777777" w:rsidTr="00682827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8EAA11" w14:textId="77777777" w:rsidR="00C83B29" w:rsidRDefault="00C83B29" w:rsidP="00C83B29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1F2133" w14:textId="245414E5" w:rsidR="00C83B29" w:rsidRDefault="00C83B29" w:rsidP="00C83B29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0768D2">
            <w:rPr>
              <w:sz w:val="18"/>
            </w:rPr>
            <w:t>1.4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0495EE4" w14:textId="4D86A39F" w:rsidR="00C83B29" w:rsidRPr="002A1562" w:rsidRDefault="00C83B29" w:rsidP="00C83B29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0768D2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</w:tr>
  </w:tbl>
  <w:p w14:paraId="11984366" w14:textId="77777777" w:rsidR="00D35406" w:rsidRPr="003D4069" w:rsidRDefault="00D35406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AC76C" w14:textId="77777777" w:rsidR="00641239" w:rsidRDefault="00641239" w:rsidP="00E91D07">
      <w:pPr>
        <w:spacing w:after="0" w:line="240" w:lineRule="auto"/>
      </w:pPr>
      <w:r>
        <w:separator/>
      </w:r>
    </w:p>
  </w:footnote>
  <w:footnote w:type="continuationSeparator" w:id="0">
    <w:p w14:paraId="0146B656" w14:textId="77777777" w:rsidR="00641239" w:rsidRDefault="00641239" w:rsidP="00E91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4" w14:textId="13B926FC" w:rsidR="00011AEE" w:rsidRPr="00A4106B" w:rsidRDefault="00707867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27CE20D5" w14:textId="207FC9CA" w:rsidR="00011AEE" w:rsidRPr="00A4106B" w:rsidRDefault="006140E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0768D2">
            <w:rPr>
              <w:rFonts w:eastAsia="Adobe Heiti Std R" w:cs="Arial"/>
              <w:color w:val="7F7F7F"/>
            </w:rPr>
            <w:t>Guia XML - Mensagem CC444A v1.4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4144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23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A45A8" w14:textId="77777777" w:rsidR="00640F89" w:rsidRPr="00A4106B" w:rsidRDefault="00640F89" w:rsidP="00640F89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9504" behindDoc="0" locked="0" layoutInCell="1" allowOverlap="1" wp14:anchorId="116979B4" wp14:editId="166E99DA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25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18CEF9E7" w14:textId="7E6E15B7" w:rsidR="00640F89" w:rsidRDefault="00640F89" w:rsidP="00640F89">
    <w:pPr>
      <w:pStyle w:val="Cabealho"/>
      <w:pBdr>
        <w:bottom w:val="dotted" w:sz="4" w:space="1" w:color="auto"/>
      </w:pBdr>
      <w:spacing w:after="0" w:line="240" w:lineRule="auto"/>
      <w:jc w:val="right"/>
    </w:pPr>
    <w:r w:rsidRPr="00BF5281">
      <w:rPr>
        <w:rFonts w:eastAsia="Adobe Heiti Std R" w:cs="Arial"/>
        <w:color w:val="7F7F7F"/>
      </w:rPr>
      <w:fldChar w:fldCharType="begin"/>
    </w:r>
    <w:r w:rsidRPr="00BF5281">
      <w:rPr>
        <w:rFonts w:eastAsia="Adobe Heiti Std R" w:cs="Arial"/>
        <w:color w:val="7F7F7F"/>
      </w:rPr>
      <w:instrText xml:space="preserve"> DOCPROPERTY NomeManual \* CHARFORMAT </w:instrText>
    </w:r>
    <w:r w:rsidRPr="00BF5281">
      <w:rPr>
        <w:rFonts w:eastAsia="Adobe Heiti Std R" w:cs="Arial"/>
        <w:color w:val="7F7F7F"/>
      </w:rPr>
      <w:fldChar w:fldCharType="separate"/>
    </w:r>
    <w:r w:rsidR="000768D2">
      <w:rPr>
        <w:rFonts w:eastAsia="Adobe Heiti Std R" w:cs="Arial"/>
        <w:color w:val="7F7F7F"/>
      </w:rPr>
      <w:t>Guia XML - Mensagem CC444A v1.4</w:t>
    </w:r>
    <w:r w:rsidRPr="00BF5281">
      <w:rPr>
        <w:rFonts w:eastAsia="Adobe Heiti Std R" w:cs="Arial"/>
        <w:color w:val="7F7F7F"/>
      </w:rPr>
      <w:fldChar w:fldCharType="end"/>
    </w:r>
  </w:p>
  <w:p w14:paraId="551A45AC" w14:textId="77777777" w:rsidR="00640F89" w:rsidRPr="00640F89" w:rsidRDefault="00640F89" w:rsidP="00640F8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C3590" w14:textId="77777777" w:rsidR="00D44340" w:rsidRPr="00A4106B" w:rsidRDefault="00D44340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1312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4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0DD47562" w:rsidR="00D44340" w:rsidRDefault="00D44340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0768D2">
      <w:rPr>
        <w:rFonts w:eastAsia="Adobe Heiti Std R" w:cs="Arial"/>
        <w:color w:val="7F7F7F"/>
      </w:rPr>
      <w:t>Guia XML - Mensagem CC444A v1.4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347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3795"/>
      <w:gridCol w:w="9552"/>
    </w:tblGrid>
    <w:tr w:rsidR="00230FC6" w:rsidRPr="00CD2B10" w14:paraId="0509194F" w14:textId="77777777" w:rsidTr="00230FC6">
      <w:trPr>
        <w:trHeight w:val="470"/>
      </w:trPr>
      <w:tc>
        <w:tcPr>
          <w:tcW w:w="3795" w:type="dxa"/>
          <w:vAlign w:val="bottom"/>
        </w:tcPr>
        <w:p w14:paraId="294D35C4" w14:textId="77777777" w:rsidR="00230FC6" w:rsidRPr="00094A62" w:rsidRDefault="00230FC6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9552" w:type="dxa"/>
          <w:vAlign w:val="center"/>
        </w:tcPr>
        <w:p w14:paraId="12147147" w14:textId="77777777" w:rsidR="00230FC6" w:rsidRPr="00A4106B" w:rsidRDefault="00230FC6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354A78CD" w14:textId="43078025" w:rsidR="00230FC6" w:rsidRPr="00A4106B" w:rsidRDefault="00230FC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0768D2">
            <w:rPr>
              <w:rFonts w:eastAsia="Adobe Heiti Std R" w:cs="Arial"/>
              <w:color w:val="7F7F7F"/>
            </w:rPr>
            <w:t>Guia XML - Mensagem CC444A v1.4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491C8E17" w14:textId="77777777" w:rsidR="00230FC6" w:rsidRDefault="00230FC6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5408" behindDoc="0" locked="0" layoutInCell="1" allowOverlap="1" wp14:anchorId="6783F081" wp14:editId="4BAE7122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5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24630" w14:textId="77777777" w:rsidR="00351E87" w:rsidRPr="00A4106B" w:rsidRDefault="00351E87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3360" behindDoc="0" locked="0" layoutInCell="1" allowOverlap="1" wp14:anchorId="2AD855D1" wp14:editId="4860F4F0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6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4BBB862A" w14:textId="10D8AB1F" w:rsidR="00351E87" w:rsidRDefault="00351E87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0768D2">
      <w:rPr>
        <w:rFonts w:eastAsia="Adobe Heiti Std R" w:cs="Arial"/>
        <w:color w:val="7F7F7F"/>
      </w:rPr>
      <w:t>Guia XML - Mensagem CC444A v1.4</w:t>
    </w:r>
    <w:r w:rsidRPr="006140E6">
      <w:rPr>
        <w:rFonts w:eastAsia="Adobe Heiti Std R" w:cs="Arial"/>
        <w:color w:val="7F7F7F"/>
      </w:rPr>
      <w:fldChar w:fldCharType="end"/>
    </w:r>
  </w:p>
  <w:p w14:paraId="7416D438" w14:textId="77777777" w:rsidR="00351E87" w:rsidRDefault="00351E87">
    <w:pPr>
      <w:pStyle w:val="Cabealh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BF11C" w14:textId="77777777" w:rsidR="004F7761" w:rsidRPr="00A4106B" w:rsidRDefault="004F7761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7456" behindDoc="0" locked="0" layoutInCell="1" allowOverlap="1" wp14:anchorId="4B70457D" wp14:editId="2D269B89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8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713DAED0" w14:textId="7C442A84" w:rsidR="004F7761" w:rsidRDefault="004F7761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0768D2">
      <w:rPr>
        <w:rFonts w:eastAsia="Adobe Heiti Std R" w:cs="Arial"/>
        <w:color w:val="7F7F7F"/>
      </w:rPr>
      <w:t>Guia XML - Mensagem CC444A v1.4</w:t>
    </w:r>
    <w:r w:rsidRPr="006140E6">
      <w:rPr>
        <w:rFonts w:eastAsia="Adobe Heiti Std R" w:cs="Arial"/>
        <w:color w:val="7F7F7F"/>
      </w:rPr>
      <w:fldChar w:fldCharType="end"/>
    </w:r>
  </w:p>
  <w:p w14:paraId="66685420" w14:textId="77777777" w:rsidR="004F7761" w:rsidRDefault="004F776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26225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67A9D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49C45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626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B12092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DAE29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81074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BC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0EA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7EA8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175D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0E283BFE"/>
    <w:multiLevelType w:val="multilevel"/>
    <w:tmpl w:val="08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5615E7F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A9B755D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218D4F3A"/>
    <w:multiLevelType w:val="hybridMultilevel"/>
    <w:tmpl w:val="935228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EA9329F"/>
    <w:multiLevelType w:val="hybridMultilevel"/>
    <w:tmpl w:val="305A6F36"/>
    <w:lvl w:ilvl="0" w:tplc="E27C6FC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260B"/>
    <w:multiLevelType w:val="hybridMultilevel"/>
    <w:tmpl w:val="65CA4C3E"/>
    <w:lvl w:ilvl="0" w:tplc="9372F3BE">
      <w:start w:val="2"/>
      <w:numFmt w:val="decimal"/>
      <w:lvlText w:val="%1.1.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C30F3"/>
    <w:multiLevelType w:val="hybridMultilevel"/>
    <w:tmpl w:val="18860F8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02778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16615F6"/>
    <w:multiLevelType w:val="multilevel"/>
    <w:tmpl w:val="B0064E56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72"/>
        </w:tabs>
        <w:ind w:left="0" w:firstLine="0"/>
      </w:pPr>
    </w:lvl>
    <w:lvl w:ilvl="2">
      <w:start w:val="1"/>
      <w:numFmt w:val="decimal"/>
      <w:pStyle w:val="Ttulo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8373717"/>
    <w:multiLevelType w:val="multilevel"/>
    <w:tmpl w:val="B456DA9E"/>
    <w:lvl w:ilvl="0">
      <w:start w:val="2"/>
      <w:numFmt w:val="decimal"/>
      <w:pStyle w:val="Ttulo1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4C703C20"/>
    <w:multiLevelType w:val="singleLevel"/>
    <w:tmpl w:val="0816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3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 w15:restartNumberingAfterBreak="0">
    <w:nsid w:val="57D71F6A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A3E3608"/>
    <w:multiLevelType w:val="hybridMultilevel"/>
    <w:tmpl w:val="396E9592"/>
    <w:lvl w:ilvl="0" w:tplc="8CD09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50429F"/>
    <w:multiLevelType w:val="hybridMultilevel"/>
    <w:tmpl w:val="42DC556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9A12249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" w15:restartNumberingAfterBreak="0">
    <w:nsid w:val="6A65797A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F7B042F"/>
    <w:multiLevelType w:val="hybridMultilevel"/>
    <w:tmpl w:val="E78200D6"/>
    <w:lvl w:ilvl="0" w:tplc="BF04AA1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ED5FBD"/>
    <w:multiLevelType w:val="hybridMultilevel"/>
    <w:tmpl w:val="2384FCB8"/>
    <w:lvl w:ilvl="0" w:tplc="F50463E0">
      <w:start w:val="2"/>
      <w:numFmt w:val="decimal"/>
      <w:lvlText w:val="%1.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B03146"/>
    <w:multiLevelType w:val="hybridMultilevel"/>
    <w:tmpl w:val="681C5E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127503">
    <w:abstractNumId w:val="23"/>
  </w:num>
  <w:num w:numId="2" w16cid:durableId="1916090744">
    <w:abstractNumId w:val="15"/>
  </w:num>
  <w:num w:numId="3" w16cid:durableId="407653749">
    <w:abstractNumId w:val="23"/>
  </w:num>
  <w:num w:numId="4" w16cid:durableId="1140926260">
    <w:abstractNumId w:val="15"/>
  </w:num>
  <w:num w:numId="5" w16cid:durableId="1563710658">
    <w:abstractNumId w:val="23"/>
  </w:num>
  <w:num w:numId="6" w16cid:durableId="1221674597">
    <w:abstractNumId w:val="15"/>
  </w:num>
  <w:num w:numId="7" w16cid:durableId="2100249092">
    <w:abstractNumId w:val="18"/>
  </w:num>
  <w:num w:numId="8" w16cid:durableId="1742219413">
    <w:abstractNumId w:val="31"/>
  </w:num>
  <w:num w:numId="9" w16cid:durableId="1752387642">
    <w:abstractNumId w:val="14"/>
  </w:num>
  <w:num w:numId="10" w16cid:durableId="587661404">
    <w:abstractNumId w:val="13"/>
  </w:num>
  <w:num w:numId="11" w16cid:durableId="2115129860">
    <w:abstractNumId w:val="24"/>
  </w:num>
  <w:num w:numId="12" w16cid:durableId="888372608">
    <w:abstractNumId w:val="27"/>
  </w:num>
  <w:num w:numId="13" w16cid:durableId="1377584123">
    <w:abstractNumId w:val="16"/>
  </w:num>
  <w:num w:numId="14" w16cid:durableId="74860010">
    <w:abstractNumId w:val="16"/>
    <w:lvlOverride w:ilvl="0">
      <w:startOverride w:val="1"/>
    </w:lvlOverride>
  </w:num>
  <w:num w:numId="15" w16cid:durableId="348609990">
    <w:abstractNumId w:val="20"/>
  </w:num>
  <w:num w:numId="16" w16cid:durableId="1725443938">
    <w:abstractNumId w:val="29"/>
  </w:num>
  <w:num w:numId="17" w16cid:durableId="1860318410">
    <w:abstractNumId w:val="30"/>
  </w:num>
  <w:num w:numId="18" w16cid:durableId="1075709663">
    <w:abstractNumId w:val="17"/>
  </w:num>
  <w:num w:numId="19" w16cid:durableId="1705590259">
    <w:abstractNumId w:val="20"/>
    <w:lvlOverride w:ilvl="0">
      <w:lvl w:ilvl="0">
        <w:start w:val="1"/>
        <w:numFmt w:val="decimal"/>
        <w:pStyle w:val="Ttulo1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0" w16cid:durableId="1448281529">
    <w:abstractNumId w:val="20"/>
  </w:num>
  <w:num w:numId="21" w16cid:durableId="1166483133">
    <w:abstractNumId w:val="20"/>
  </w:num>
  <w:num w:numId="22" w16cid:durableId="1475024564">
    <w:abstractNumId w:val="20"/>
    <w:lvlOverride w:ilvl="0">
      <w:lvl w:ilvl="0">
        <w:start w:val="1"/>
        <w:numFmt w:val="decimal"/>
        <w:pStyle w:val="Ttulo1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tabs>
            <w:tab w:val="num" w:pos="72"/>
          </w:tabs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3" w16cid:durableId="571237428">
    <w:abstractNumId w:val="26"/>
  </w:num>
  <w:num w:numId="24" w16cid:durableId="1729374820">
    <w:abstractNumId w:val="9"/>
  </w:num>
  <w:num w:numId="25" w16cid:durableId="1777362204">
    <w:abstractNumId w:val="7"/>
  </w:num>
  <w:num w:numId="26" w16cid:durableId="672299888">
    <w:abstractNumId w:val="6"/>
  </w:num>
  <w:num w:numId="27" w16cid:durableId="126243290">
    <w:abstractNumId w:val="5"/>
  </w:num>
  <w:num w:numId="28" w16cid:durableId="1701198054">
    <w:abstractNumId w:val="4"/>
  </w:num>
  <w:num w:numId="29" w16cid:durableId="1016535638">
    <w:abstractNumId w:val="8"/>
  </w:num>
  <w:num w:numId="30" w16cid:durableId="1272662770">
    <w:abstractNumId w:val="3"/>
  </w:num>
  <w:num w:numId="31" w16cid:durableId="1185363360">
    <w:abstractNumId w:val="2"/>
  </w:num>
  <w:num w:numId="32" w16cid:durableId="1513758542">
    <w:abstractNumId w:val="1"/>
  </w:num>
  <w:num w:numId="33" w16cid:durableId="1790860262">
    <w:abstractNumId w:val="0"/>
  </w:num>
  <w:num w:numId="34" w16cid:durableId="78021979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58007070">
    <w:abstractNumId w:val="19"/>
    <w:lvlOverride w:ilvl="0">
      <w:startOverride w:val="1"/>
    </w:lvlOverride>
  </w:num>
  <w:num w:numId="36" w16cid:durableId="1614701665">
    <w:abstractNumId w:val="22"/>
  </w:num>
  <w:num w:numId="37" w16cid:durableId="852303945">
    <w:abstractNumId w:val="10"/>
  </w:num>
  <w:num w:numId="38" w16cid:durableId="1126774120">
    <w:abstractNumId w:val="12"/>
  </w:num>
  <w:num w:numId="39" w16cid:durableId="377970344">
    <w:abstractNumId w:val="28"/>
  </w:num>
  <w:num w:numId="40" w16cid:durableId="1159348061">
    <w:abstractNumId w:val="11"/>
  </w:num>
  <w:num w:numId="41" w16cid:durableId="211879574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018CB"/>
    <w:rsid w:val="00011AEE"/>
    <w:rsid w:val="00025AC9"/>
    <w:rsid w:val="00050192"/>
    <w:rsid w:val="00063BDB"/>
    <w:rsid w:val="000768D2"/>
    <w:rsid w:val="00076CB4"/>
    <w:rsid w:val="00081CEF"/>
    <w:rsid w:val="000B23DA"/>
    <w:rsid w:val="000D0383"/>
    <w:rsid w:val="000D12ED"/>
    <w:rsid w:val="000D24FE"/>
    <w:rsid w:val="000D34EB"/>
    <w:rsid w:val="000D377D"/>
    <w:rsid w:val="000D733E"/>
    <w:rsid w:val="000D7F24"/>
    <w:rsid w:val="000E00D5"/>
    <w:rsid w:val="000E5E12"/>
    <w:rsid w:val="000F13BC"/>
    <w:rsid w:val="000F3CF8"/>
    <w:rsid w:val="00104A87"/>
    <w:rsid w:val="00106546"/>
    <w:rsid w:val="00107319"/>
    <w:rsid w:val="00117CA6"/>
    <w:rsid w:val="00144392"/>
    <w:rsid w:val="00161C5E"/>
    <w:rsid w:val="00162461"/>
    <w:rsid w:val="00164369"/>
    <w:rsid w:val="001703D5"/>
    <w:rsid w:val="0017683D"/>
    <w:rsid w:val="00177284"/>
    <w:rsid w:val="00180349"/>
    <w:rsid w:val="00185800"/>
    <w:rsid w:val="00187135"/>
    <w:rsid w:val="00197844"/>
    <w:rsid w:val="001C5D0C"/>
    <w:rsid w:val="001D45CB"/>
    <w:rsid w:val="001E2B12"/>
    <w:rsid w:val="001F23D4"/>
    <w:rsid w:val="001F6D0D"/>
    <w:rsid w:val="002109B1"/>
    <w:rsid w:val="00220AE0"/>
    <w:rsid w:val="002217E7"/>
    <w:rsid w:val="00230FC6"/>
    <w:rsid w:val="00232923"/>
    <w:rsid w:val="00232EBA"/>
    <w:rsid w:val="0025085B"/>
    <w:rsid w:val="00257D04"/>
    <w:rsid w:val="00261E5D"/>
    <w:rsid w:val="00271178"/>
    <w:rsid w:val="00286DAE"/>
    <w:rsid w:val="002918F2"/>
    <w:rsid w:val="00297AF5"/>
    <w:rsid w:val="002A1562"/>
    <w:rsid w:val="002A2AA3"/>
    <w:rsid w:val="002A4F1E"/>
    <w:rsid w:val="002A75C1"/>
    <w:rsid w:val="002C60E1"/>
    <w:rsid w:val="002C6D70"/>
    <w:rsid w:val="002D01D8"/>
    <w:rsid w:val="002D145F"/>
    <w:rsid w:val="002D637F"/>
    <w:rsid w:val="002D7563"/>
    <w:rsid w:val="002E06F2"/>
    <w:rsid w:val="002E20F9"/>
    <w:rsid w:val="002F22A2"/>
    <w:rsid w:val="002F4184"/>
    <w:rsid w:val="00311285"/>
    <w:rsid w:val="0031602F"/>
    <w:rsid w:val="00320181"/>
    <w:rsid w:val="0032284D"/>
    <w:rsid w:val="00322CB0"/>
    <w:rsid w:val="00325E0A"/>
    <w:rsid w:val="00327F77"/>
    <w:rsid w:val="00332D7E"/>
    <w:rsid w:val="00342441"/>
    <w:rsid w:val="00345B41"/>
    <w:rsid w:val="00351E87"/>
    <w:rsid w:val="00387906"/>
    <w:rsid w:val="00394F2A"/>
    <w:rsid w:val="003A38FA"/>
    <w:rsid w:val="003B5E6B"/>
    <w:rsid w:val="003C4F42"/>
    <w:rsid w:val="003C564E"/>
    <w:rsid w:val="003D4069"/>
    <w:rsid w:val="003D514A"/>
    <w:rsid w:val="003E4E52"/>
    <w:rsid w:val="003E5153"/>
    <w:rsid w:val="003E5945"/>
    <w:rsid w:val="003F3F9C"/>
    <w:rsid w:val="004121CE"/>
    <w:rsid w:val="0041247B"/>
    <w:rsid w:val="004171EB"/>
    <w:rsid w:val="004176AD"/>
    <w:rsid w:val="0042317F"/>
    <w:rsid w:val="004262C1"/>
    <w:rsid w:val="00430074"/>
    <w:rsid w:val="0044052D"/>
    <w:rsid w:val="0044425F"/>
    <w:rsid w:val="004450D3"/>
    <w:rsid w:val="00457A45"/>
    <w:rsid w:val="004601D4"/>
    <w:rsid w:val="0047787D"/>
    <w:rsid w:val="00495F1C"/>
    <w:rsid w:val="00497C18"/>
    <w:rsid w:val="004A7982"/>
    <w:rsid w:val="004B0153"/>
    <w:rsid w:val="004C00AB"/>
    <w:rsid w:val="004C52E7"/>
    <w:rsid w:val="004F7761"/>
    <w:rsid w:val="0050043C"/>
    <w:rsid w:val="00500777"/>
    <w:rsid w:val="0051731A"/>
    <w:rsid w:val="00535142"/>
    <w:rsid w:val="005440CB"/>
    <w:rsid w:val="00545CA4"/>
    <w:rsid w:val="00553292"/>
    <w:rsid w:val="005568A4"/>
    <w:rsid w:val="00570095"/>
    <w:rsid w:val="00570206"/>
    <w:rsid w:val="005908E9"/>
    <w:rsid w:val="005951B0"/>
    <w:rsid w:val="005A3C30"/>
    <w:rsid w:val="005B2467"/>
    <w:rsid w:val="005B7402"/>
    <w:rsid w:val="005C7416"/>
    <w:rsid w:val="005E35CB"/>
    <w:rsid w:val="005E69C1"/>
    <w:rsid w:val="005E7485"/>
    <w:rsid w:val="006111D3"/>
    <w:rsid w:val="006140E6"/>
    <w:rsid w:val="00622D2C"/>
    <w:rsid w:val="00627EB6"/>
    <w:rsid w:val="00635CF9"/>
    <w:rsid w:val="00640F66"/>
    <w:rsid w:val="00640F89"/>
    <w:rsid w:val="00641239"/>
    <w:rsid w:val="00645A59"/>
    <w:rsid w:val="0065180E"/>
    <w:rsid w:val="00651CED"/>
    <w:rsid w:val="00652DE5"/>
    <w:rsid w:val="0065427D"/>
    <w:rsid w:val="0066157D"/>
    <w:rsid w:val="00666C25"/>
    <w:rsid w:val="00675706"/>
    <w:rsid w:val="006804C6"/>
    <w:rsid w:val="0068164B"/>
    <w:rsid w:val="006829B9"/>
    <w:rsid w:val="00685724"/>
    <w:rsid w:val="006870D8"/>
    <w:rsid w:val="006A2AFC"/>
    <w:rsid w:val="006A71DB"/>
    <w:rsid w:val="006C6BCD"/>
    <w:rsid w:val="006D723D"/>
    <w:rsid w:val="006E3521"/>
    <w:rsid w:val="006F08C0"/>
    <w:rsid w:val="006F6591"/>
    <w:rsid w:val="00701B37"/>
    <w:rsid w:val="00707867"/>
    <w:rsid w:val="00712696"/>
    <w:rsid w:val="00717B38"/>
    <w:rsid w:val="00731D11"/>
    <w:rsid w:val="0074050E"/>
    <w:rsid w:val="00744BFB"/>
    <w:rsid w:val="007460A2"/>
    <w:rsid w:val="007478A9"/>
    <w:rsid w:val="007641CD"/>
    <w:rsid w:val="00767C7B"/>
    <w:rsid w:val="00770712"/>
    <w:rsid w:val="007849E7"/>
    <w:rsid w:val="00784A66"/>
    <w:rsid w:val="00794C5E"/>
    <w:rsid w:val="00794F0E"/>
    <w:rsid w:val="00795F8B"/>
    <w:rsid w:val="007A0EE3"/>
    <w:rsid w:val="007A4664"/>
    <w:rsid w:val="007A4B9F"/>
    <w:rsid w:val="007B3A33"/>
    <w:rsid w:val="007B4927"/>
    <w:rsid w:val="007B53FA"/>
    <w:rsid w:val="007C5FA1"/>
    <w:rsid w:val="007C7B29"/>
    <w:rsid w:val="007E02DD"/>
    <w:rsid w:val="007E132F"/>
    <w:rsid w:val="007F32C6"/>
    <w:rsid w:val="008030AF"/>
    <w:rsid w:val="008125B7"/>
    <w:rsid w:val="00820EA0"/>
    <w:rsid w:val="00826632"/>
    <w:rsid w:val="00840C5A"/>
    <w:rsid w:val="00850B06"/>
    <w:rsid w:val="008529E5"/>
    <w:rsid w:val="00864FAF"/>
    <w:rsid w:val="00872696"/>
    <w:rsid w:val="008743EE"/>
    <w:rsid w:val="0088073C"/>
    <w:rsid w:val="008A4A40"/>
    <w:rsid w:val="008A7EBF"/>
    <w:rsid w:val="008B2301"/>
    <w:rsid w:val="008E1504"/>
    <w:rsid w:val="008E3DC5"/>
    <w:rsid w:val="008E5B4E"/>
    <w:rsid w:val="008F04FE"/>
    <w:rsid w:val="008F1756"/>
    <w:rsid w:val="008F72F3"/>
    <w:rsid w:val="00903603"/>
    <w:rsid w:val="00906A17"/>
    <w:rsid w:val="00912B82"/>
    <w:rsid w:val="00917423"/>
    <w:rsid w:val="00922025"/>
    <w:rsid w:val="009610C7"/>
    <w:rsid w:val="00967C73"/>
    <w:rsid w:val="00976C7F"/>
    <w:rsid w:val="00980B7E"/>
    <w:rsid w:val="009911FD"/>
    <w:rsid w:val="009A1BED"/>
    <w:rsid w:val="009A2D75"/>
    <w:rsid w:val="009A3BD4"/>
    <w:rsid w:val="009B2D05"/>
    <w:rsid w:val="009B6979"/>
    <w:rsid w:val="009C1817"/>
    <w:rsid w:val="009C1EE5"/>
    <w:rsid w:val="009C5750"/>
    <w:rsid w:val="009D427B"/>
    <w:rsid w:val="009D6EDD"/>
    <w:rsid w:val="009F10B7"/>
    <w:rsid w:val="00A02924"/>
    <w:rsid w:val="00A04977"/>
    <w:rsid w:val="00A074F1"/>
    <w:rsid w:val="00A077DE"/>
    <w:rsid w:val="00A12590"/>
    <w:rsid w:val="00A30037"/>
    <w:rsid w:val="00A40EBE"/>
    <w:rsid w:val="00A4106B"/>
    <w:rsid w:val="00A42CB4"/>
    <w:rsid w:val="00A432B1"/>
    <w:rsid w:val="00A60ED2"/>
    <w:rsid w:val="00A62A10"/>
    <w:rsid w:val="00A63C0A"/>
    <w:rsid w:val="00A65C27"/>
    <w:rsid w:val="00A816BF"/>
    <w:rsid w:val="00A9321F"/>
    <w:rsid w:val="00A9484F"/>
    <w:rsid w:val="00AB101E"/>
    <w:rsid w:val="00AB77E2"/>
    <w:rsid w:val="00AC2767"/>
    <w:rsid w:val="00AC3FBF"/>
    <w:rsid w:val="00AE5EA5"/>
    <w:rsid w:val="00AE66F6"/>
    <w:rsid w:val="00AF0B62"/>
    <w:rsid w:val="00AF46CA"/>
    <w:rsid w:val="00B00D65"/>
    <w:rsid w:val="00B178CF"/>
    <w:rsid w:val="00B25815"/>
    <w:rsid w:val="00B35A7E"/>
    <w:rsid w:val="00B37B6A"/>
    <w:rsid w:val="00B450BB"/>
    <w:rsid w:val="00B50E21"/>
    <w:rsid w:val="00B52ED9"/>
    <w:rsid w:val="00B56BD1"/>
    <w:rsid w:val="00B74B66"/>
    <w:rsid w:val="00B82705"/>
    <w:rsid w:val="00B8381D"/>
    <w:rsid w:val="00B86E26"/>
    <w:rsid w:val="00B90D00"/>
    <w:rsid w:val="00B949D8"/>
    <w:rsid w:val="00BB1395"/>
    <w:rsid w:val="00BC79A5"/>
    <w:rsid w:val="00BD5552"/>
    <w:rsid w:val="00BE7788"/>
    <w:rsid w:val="00BF06A6"/>
    <w:rsid w:val="00BF5281"/>
    <w:rsid w:val="00C10919"/>
    <w:rsid w:val="00C162DA"/>
    <w:rsid w:val="00C21FC6"/>
    <w:rsid w:val="00C22067"/>
    <w:rsid w:val="00C4662C"/>
    <w:rsid w:val="00C46A7C"/>
    <w:rsid w:val="00C674AB"/>
    <w:rsid w:val="00C82562"/>
    <w:rsid w:val="00C83B29"/>
    <w:rsid w:val="00C862CF"/>
    <w:rsid w:val="00C9209D"/>
    <w:rsid w:val="00C965F1"/>
    <w:rsid w:val="00C96A25"/>
    <w:rsid w:val="00CA271A"/>
    <w:rsid w:val="00CA3026"/>
    <w:rsid w:val="00CA3771"/>
    <w:rsid w:val="00CA74B9"/>
    <w:rsid w:val="00CB04B7"/>
    <w:rsid w:val="00CB33AA"/>
    <w:rsid w:val="00CC2FE6"/>
    <w:rsid w:val="00CD33EF"/>
    <w:rsid w:val="00CD388A"/>
    <w:rsid w:val="00CE079E"/>
    <w:rsid w:val="00CE29C5"/>
    <w:rsid w:val="00CE53E6"/>
    <w:rsid w:val="00CF1779"/>
    <w:rsid w:val="00CF7425"/>
    <w:rsid w:val="00CF75C8"/>
    <w:rsid w:val="00D02692"/>
    <w:rsid w:val="00D0618A"/>
    <w:rsid w:val="00D07F24"/>
    <w:rsid w:val="00D07F4D"/>
    <w:rsid w:val="00D111CC"/>
    <w:rsid w:val="00D118CC"/>
    <w:rsid w:val="00D138D6"/>
    <w:rsid w:val="00D2656B"/>
    <w:rsid w:val="00D350F7"/>
    <w:rsid w:val="00D35406"/>
    <w:rsid w:val="00D44340"/>
    <w:rsid w:val="00D53FA1"/>
    <w:rsid w:val="00D77210"/>
    <w:rsid w:val="00D9650A"/>
    <w:rsid w:val="00DB2B82"/>
    <w:rsid w:val="00DB4315"/>
    <w:rsid w:val="00DB72F5"/>
    <w:rsid w:val="00DE164B"/>
    <w:rsid w:val="00DE46D4"/>
    <w:rsid w:val="00E25666"/>
    <w:rsid w:val="00E25E62"/>
    <w:rsid w:val="00E26285"/>
    <w:rsid w:val="00E456FA"/>
    <w:rsid w:val="00E61DE2"/>
    <w:rsid w:val="00E7176A"/>
    <w:rsid w:val="00E8533D"/>
    <w:rsid w:val="00E91D07"/>
    <w:rsid w:val="00EB08D7"/>
    <w:rsid w:val="00EB34DE"/>
    <w:rsid w:val="00EB501B"/>
    <w:rsid w:val="00EB50EA"/>
    <w:rsid w:val="00EC53D6"/>
    <w:rsid w:val="00EF1A9C"/>
    <w:rsid w:val="00F02D0F"/>
    <w:rsid w:val="00F20904"/>
    <w:rsid w:val="00F20FF8"/>
    <w:rsid w:val="00F25FEE"/>
    <w:rsid w:val="00F34F88"/>
    <w:rsid w:val="00F36245"/>
    <w:rsid w:val="00F415A8"/>
    <w:rsid w:val="00F47A45"/>
    <w:rsid w:val="00F609B3"/>
    <w:rsid w:val="00F61D5F"/>
    <w:rsid w:val="00F67034"/>
    <w:rsid w:val="00F71AF3"/>
    <w:rsid w:val="00F74467"/>
    <w:rsid w:val="00F90C8F"/>
    <w:rsid w:val="00F921A8"/>
    <w:rsid w:val="00F924B6"/>
    <w:rsid w:val="00FA40B5"/>
    <w:rsid w:val="00FB772E"/>
    <w:rsid w:val="00FC2C4F"/>
    <w:rsid w:val="00FD5694"/>
    <w:rsid w:val="00FF0E0F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E2062"/>
  <w15:docId w15:val="{8D0F30B1-83B5-4AB8-BF70-E18291FF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Ttulo1">
    <w:name w:val="heading 1"/>
    <w:basedOn w:val="Normal"/>
    <w:next w:val="Normal"/>
    <w:link w:val="Ttulo1Carter"/>
    <w:uiPriority w:val="9"/>
    <w:qFormat/>
    <w:rsid w:val="00A9484F"/>
    <w:pPr>
      <w:keepNext/>
      <w:keepLines/>
      <w:numPr>
        <w:numId w:val="21"/>
      </w:numPr>
      <w:shd w:val="clear" w:color="auto" w:fill="808080" w:themeFill="background1" w:themeFillShade="80"/>
      <w:ind w:left="288" w:hanging="288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6C6BCD"/>
    <w:pPr>
      <w:keepNext/>
      <w:keepLines/>
      <w:numPr>
        <w:ilvl w:val="1"/>
        <w:numId w:val="21"/>
      </w:numPr>
      <w:shd w:val="clear" w:color="auto" w:fill="A6A6A6" w:themeFill="background1" w:themeFillShade="A6"/>
      <w:tabs>
        <w:tab w:val="left" w:leader="dot" w:pos="72"/>
      </w:tabs>
      <w:spacing w:before="80"/>
      <w:ind w:left="792" w:hanging="432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Ttulo3">
    <w:name w:val="heading 3"/>
    <w:basedOn w:val="Normal"/>
    <w:next w:val="Normal"/>
    <w:link w:val="Ttulo3Carter"/>
    <w:unhideWhenUsed/>
    <w:qFormat/>
    <w:rsid w:val="00A9484F"/>
    <w:pPr>
      <w:keepNext/>
      <w:keepLines/>
      <w:numPr>
        <w:ilvl w:val="2"/>
        <w:numId w:val="21"/>
      </w:numPr>
      <w:pBdr>
        <w:bottom w:val="dotted" w:sz="4" w:space="1" w:color="auto"/>
      </w:pBdr>
      <w:spacing w:before="40"/>
      <w:ind w:left="1224" w:hanging="504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AE66F6"/>
    <w:pPr>
      <w:keepNext/>
      <w:keepLines/>
      <w:numPr>
        <w:ilvl w:val="3"/>
        <w:numId w:val="21"/>
      </w:numPr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Ttulo5">
    <w:name w:val="heading 5"/>
    <w:basedOn w:val="Normal"/>
    <w:next w:val="Normal"/>
    <w:link w:val="Ttulo5Carter"/>
    <w:uiPriority w:val="9"/>
    <w:unhideWhenUsed/>
    <w:qFormat/>
    <w:rsid w:val="00AE66F6"/>
    <w:pPr>
      <w:keepNext/>
      <w:keepLines/>
      <w:numPr>
        <w:ilvl w:val="4"/>
        <w:numId w:val="21"/>
      </w:numPr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Ttulo6">
    <w:name w:val="heading 6"/>
    <w:basedOn w:val="Normal"/>
    <w:next w:val="Normal"/>
    <w:link w:val="Ttulo6Carter"/>
    <w:uiPriority w:val="9"/>
    <w:unhideWhenUsed/>
    <w:qFormat/>
    <w:rsid w:val="00AE66F6"/>
    <w:pPr>
      <w:keepNext/>
      <w:keepLines/>
      <w:numPr>
        <w:ilvl w:val="5"/>
        <w:numId w:val="21"/>
      </w:numPr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arter"/>
    <w:uiPriority w:val="9"/>
    <w:unhideWhenUsed/>
    <w:qFormat/>
    <w:rsid w:val="00AE66F6"/>
    <w:pPr>
      <w:keepNext/>
      <w:keepLines/>
      <w:numPr>
        <w:ilvl w:val="6"/>
        <w:numId w:val="2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ter"/>
    <w:uiPriority w:val="9"/>
    <w:unhideWhenUsed/>
    <w:qFormat/>
    <w:rsid w:val="00AE66F6"/>
    <w:pPr>
      <w:keepNext/>
      <w:keepLines/>
      <w:numPr>
        <w:ilvl w:val="7"/>
        <w:numId w:val="21"/>
      </w:numPr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arter"/>
    <w:uiPriority w:val="9"/>
    <w:unhideWhenUsed/>
    <w:qFormat/>
    <w:rsid w:val="00AE66F6"/>
    <w:pPr>
      <w:keepNext/>
      <w:keepLines/>
      <w:numPr>
        <w:ilvl w:val="8"/>
        <w:numId w:val="21"/>
      </w:numPr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5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6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ndice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Rodap">
    <w:name w:val="footer"/>
    <w:basedOn w:val="Normal"/>
    <w:link w:val="RodapCarte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Nmerodepgina">
    <w:name w:val="page number"/>
    <w:basedOn w:val="Tipodeletrapredefinidodopargrafo"/>
    <w:rsid w:val="00AE66F6"/>
  </w:style>
  <w:style w:type="paragraph" w:styleId="Ttulo">
    <w:name w:val="Title"/>
    <w:basedOn w:val="Normal"/>
    <w:next w:val="Normal"/>
    <w:link w:val="TtuloCarte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iperligao">
    <w:name w:val="Hyperlink"/>
    <w:uiPriority w:val="99"/>
    <w:rsid w:val="00AE66F6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AE66F6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arter"/>
    <w:uiPriority w:val="34"/>
    <w:qFormat/>
    <w:rsid w:val="00AE66F6"/>
    <w:pPr>
      <w:ind w:left="720"/>
      <w:contextualSpacing/>
    </w:pPr>
  </w:style>
  <w:style w:type="character" w:styleId="TtulodoLivro">
    <w:name w:val="Book Title"/>
    <w:basedOn w:val="Tipodeletrapredefinidodopargrafo"/>
    <w:uiPriority w:val="33"/>
    <w:qFormat/>
    <w:rsid w:val="00AE66F6"/>
    <w:rPr>
      <w:b/>
      <w:bCs/>
      <w:smallCaps/>
    </w:rPr>
  </w:style>
  <w:style w:type="paragraph" w:styleId="Cabealhodondice">
    <w:name w:val="TOC Heading"/>
    <w:basedOn w:val="Ttulo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Tipodeletrapredefinidodopargrafo"/>
    <w:rsid w:val="00AE66F6"/>
  </w:style>
  <w:style w:type="character" w:customStyle="1" w:styleId="Ttulo3Carter">
    <w:name w:val="Título 3 Caráter"/>
    <w:basedOn w:val="Tipodeletrapredefinidodopargrafo"/>
    <w:link w:val="Ttulo3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AE66F6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AE66F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tulo6Carter">
    <w:name w:val="Título 6 Caráter"/>
    <w:basedOn w:val="Tipodeletrapredefinidodopargrafo"/>
    <w:link w:val="Ttulo6"/>
    <w:uiPriority w:val="9"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arter">
    <w:name w:val="Título 7 Caráter"/>
    <w:basedOn w:val="Tipodeletrapredefinidodopargrafo"/>
    <w:link w:val="Ttulo7"/>
    <w:uiPriority w:val="9"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tulo8Carter">
    <w:name w:val="Título 8 Caráter"/>
    <w:basedOn w:val="Tipodeletrapredefinidodopargrafo"/>
    <w:link w:val="Ttulo8"/>
    <w:uiPriority w:val="9"/>
    <w:rsid w:val="00AE66F6"/>
    <w:rPr>
      <w:rFonts w:asciiTheme="majorHAnsi" w:eastAsiaTheme="majorEastAsia" w:hAnsiTheme="majorHAnsi" w:cstheme="majorBidi"/>
      <w:b/>
      <w:bCs/>
      <w:color w:val="44546A" w:themeColor="text2"/>
      <w:sz w:val="22"/>
    </w:rPr>
  </w:style>
  <w:style w:type="character" w:customStyle="1" w:styleId="Ttulo9Carter">
    <w:name w:val="Título 9 Caráter"/>
    <w:basedOn w:val="Tipodeletrapredefinidodopargrafo"/>
    <w:link w:val="Ttulo9"/>
    <w:uiPriority w:val="9"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  <w:sz w:val="22"/>
    </w:rPr>
  </w:style>
  <w:style w:type="paragraph" w:styleId="Cabealho">
    <w:name w:val="header"/>
    <w:basedOn w:val="Normal"/>
    <w:link w:val="CabealhoCarter"/>
    <w:uiPriority w:val="99"/>
    <w:unhideWhenUsed/>
    <w:rsid w:val="00AE66F6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E66F6"/>
    <w:rPr>
      <w:rFonts w:ascii="Arial Narrow" w:eastAsiaTheme="minorEastAsia" w:hAnsi="Arial Narrow" w:cstheme="minorBidi"/>
      <w:sz w:val="22"/>
    </w:rPr>
  </w:style>
  <w:style w:type="paragraph" w:styleId="Legenda">
    <w:name w:val="caption"/>
    <w:basedOn w:val="Normal"/>
    <w:next w:val="Normal"/>
    <w:uiPriority w:val="35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Forte">
    <w:name w:val="Strong"/>
    <w:basedOn w:val="Tipodeletrapredefinidodopargrafo"/>
    <w:uiPriority w:val="22"/>
    <w:qFormat/>
    <w:rsid w:val="00AE66F6"/>
    <w:rPr>
      <w:b/>
      <w:bCs/>
    </w:rPr>
  </w:style>
  <w:style w:type="character" w:styleId="nfase">
    <w:name w:val="Emphasis"/>
    <w:basedOn w:val="Tipodeletrapredefinidodopargrafo"/>
    <w:uiPriority w:val="20"/>
    <w:qFormat/>
    <w:rsid w:val="00AE66F6"/>
    <w:rPr>
      <w:i/>
      <w:iCs/>
    </w:rPr>
  </w:style>
  <w:style w:type="paragraph" w:styleId="SemEspaamento">
    <w:name w:val="No Spacing"/>
    <w:link w:val="SemEspaamentoCarter"/>
    <w:uiPriority w:val="1"/>
    <w:qFormat/>
    <w:rsid w:val="00AE66F6"/>
    <w:rPr>
      <w:rFonts w:eastAsiaTheme="minorEastAsia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AE66F6"/>
    <w:rPr>
      <w:rFonts w:asciiTheme="minorHAnsi" w:eastAsiaTheme="minorEastAsia" w:hAnsiTheme="minorHAnsi" w:cstheme="minorBidi"/>
    </w:rPr>
  </w:style>
  <w:style w:type="paragraph" w:styleId="Citao">
    <w:name w:val="Quote"/>
    <w:basedOn w:val="Normal"/>
    <w:next w:val="Normal"/>
    <w:link w:val="CitaoCarte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nfaseDiscreta">
    <w:name w:val="Subtle Emphasis"/>
    <w:basedOn w:val="Tipodeletrapredefinidodopargrafo"/>
    <w:uiPriority w:val="19"/>
    <w:qFormat/>
    <w:rsid w:val="00AE66F6"/>
    <w:rPr>
      <w:i/>
      <w:iCs/>
      <w:color w:val="404040" w:themeColor="text1" w:themeTint="BF"/>
    </w:rPr>
  </w:style>
  <w:style w:type="character" w:styleId="nfaseIntensa">
    <w:name w:val="Intense Emphasis"/>
    <w:basedOn w:val="Tipodeletrapredefinidodopargrafo"/>
    <w:uiPriority w:val="21"/>
    <w:qFormat/>
    <w:rsid w:val="00AE66F6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Tipodeletrapredefinidodopargrafo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ndice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ndicedeilustra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Textodecomentrio">
    <w:name w:val="annotation text"/>
    <w:basedOn w:val="Normal"/>
    <w:link w:val="TextodecomentrioCarte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B450BB"/>
    <w:rPr>
      <w:rFonts w:ascii="Calibri" w:eastAsia="Calibri" w:hAnsi="Calibri" w:cs="Times New Roman"/>
    </w:rPr>
  </w:style>
  <w:style w:type="character" w:customStyle="1" w:styleId="PargrafodaListaCarter">
    <w:name w:val="Parágrafo da Lista Caráter"/>
    <w:link w:val="PargrafodaLista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Hiperligaovisitada">
    <w:name w:val="FollowedHyperlink"/>
    <w:basedOn w:val="Tipodeletrapredefinidodopargrafo"/>
    <w:uiPriority w:val="99"/>
    <w:unhideWhenUsed/>
    <w:rsid w:val="005B2467"/>
    <w:rPr>
      <w:color w:val="954F72" w:themeColor="followedHyperlink"/>
      <w:u w:val="single"/>
    </w:rPr>
  </w:style>
  <w:style w:type="paragraph" w:styleId="ndice4">
    <w:name w:val="toc 4"/>
    <w:basedOn w:val="Normal"/>
    <w:next w:val="Normal"/>
    <w:autoRedefine/>
    <w:uiPriority w:val="39"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ndice5">
    <w:name w:val="toc 5"/>
    <w:basedOn w:val="Normal"/>
    <w:next w:val="Normal"/>
    <w:autoRedefine/>
    <w:uiPriority w:val="39"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ndice6">
    <w:name w:val="toc 6"/>
    <w:basedOn w:val="Normal"/>
    <w:next w:val="Normal"/>
    <w:autoRedefine/>
    <w:uiPriority w:val="39"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ndice7">
    <w:name w:val="toc 7"/>
    <w:basedOn w:val="Normal"/>
    <w:next w:val="Normal"/>
    <w:autoRedefine/>
    <w:uiPriority w:val="39"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ndice8">
    <w:name w:val="toc 8"/>
    <w:basedOn w:val="Normal"/>
    <w:next w:val="Normal"/>
    <w:autoRedefine/>
    <w:uiPriority w:val="39"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ndice9">
    <w:name w:val="toc 9"/>
    <w:basedOn w:val="Normal"/>
    <w:next w:val="Normal"/>
    <w:autoRedefine/>
    <w:uiPriority w:val="39"/>
    <w:unhideWhenUsed/>
    <w:rsid w:val="00107319"/>
    <w:pPr>
      <w:spacing w:after="0"/>
      <w:ind w:left="1600"/>
    </w:pPr>
    <w:rPr>
      <w:rFonts w:asciiTheme="minorHAnsi" w:hAnsiTheme="minorHAnsi" w:cstheme="minorHAnsi"/>
    </w:rPr>
  </w:style>
  <w:style w:type="character" w:styleId="Refdecomentrio">
    <w:name w:val="annotation reference"/>
    <w:uiPriority w:val="99"/>
    <w:rsid w:val="00DB72F5"/>
    <w:rPr>
      <w:rFonts w:cs="Times New Roman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unhideWhenUsed/>
    <w:rsid w:val="00DB72F5"/>
    <w:pPr>
      <w:spacing w:after="0"/>
    </w:pPr>
    <w:rPr>
      <w:rFonts w:ascii="Arial" w:eastAsia="Times New Roman" w:hAnsi="Arial"/>
      <w:b/>
      <w:bCs/>
      <w:lang w:eastAsia="pt-PT"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DB72F5"/>
    <w:rPr>
      <w:rFonts w:ascii="Arial" w:eastAsia="Times New Roman" w:hAnsi="Arial" w:cs="Times New Roman"/>
      <w:b/>
      <w:bCs/>
      <w:lang w:eastAsia="pt-PT"/>
    </w:rPr>
  </w:style>
  <w:style w:type="paragraph" w:customStyle="1" w:styleId="DGITACabecalhoDGITA">
    <w:name w:val="DGITACabecalhoDGITA"/>
    <w:basedOn w:val="Normal"/>
    <w:rsid w:val="00DB72F5"/>
    <w:pPr>
      <w:spacing w:line="220" w:lineRule="exact"/>
    </w:pPr>
    <w:rPr>
      <w:rFonts w:eastAsia="Times New Roman" w:cs="Times New Roman"/>
      <w:sz w:val="18"/>
      <w:lang w:eastAsia="pt-PT"/>
    </w:rPr>
  </w:style>
  <w:style w:type="paragraph" w:styleId="NormalWeb">
    <w:name w:val="Normal (Web)"/>
    <w:basedOn w:val="Normal"/>
    <w:uiPriority w:val="99"/>
    <w:unhideWhenUsed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o">
    <w:name w:val="Revision"/>
    <w:hidden/>
    <w:uiPriority w:val="99"/>
    <w:semiHidden/>
    <w:rsid w:val="00DB72F5"/>
    <w:pPr>
      <w:spacing w:after="0" w:line="240" w:lineRule="auto"/>
    </w:pPr>
    <w:rPr>
      <w:rFonts w:ascii="Arial" w:eastAsia="Times New Roman" w:hAnsi="Arial" w:cs="Times New Roman"/>
      <w:sz w:val="22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DB72F5"/>
    <w:rPr>
      <w:color w:val="808080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DB72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en-US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DB72F5"/>
    <w:rPr>
      <w:rFonts w:ascii="Courier New" w:eastAsia="Times New Roman" w:hAnsi="Courier New" w:cs="Courier New"/>
      <w:lang w:val="en-US"/>
    </w:rPr>
  </w:style>
  <w:style w:type="paragraph" w:customStyle="1" w:styleId="msonormal0">
    <w:name w:val="msonormal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diceremissivo1">
    <w:name w:val="index 1"/>
    <w:basedOn w:val="Normal"/>
    <w:next w:val="Normal"/>
    <w:autoRedefine/>
    <w:uiPriority w:val="99"/>
    <w:unhideWhenUsed/>
    <w:rsid w:val="00DB72F5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2">
    <w:name w:val="index 2"/>
    <w:basedOn w:val="Normal"/>
    <w:next w:val="Normal"/>
    <w:autoRedefine/>
    <w:uiPriority w:val="99"/>
    <w:unhideWhenUsed/>
    <w:rsid w:val="00DB72F5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3">
    <w:name w:val="index 3"/>
    <w:basedOn w:val="Normal"/>
    <w:next w:val="Normal"/>
    <w:autoRedefine/>
    <w:uiPriority w:val="99"/>
    <w:unhideWhenUsed/>
    <w:rsid w:val="00DB72F5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4">
    <w:name w:val="index 4"/>
    <w:basedOn w:val="Normal"/>
    <w:next w:val="Normal"/>
    <w:autoRedefine/>
    <w:uiPriority w:val="99"/>
    <w:unhideWhenUsed/>
    <w:rsid w:val="00DB72F5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5">
    <w:name w:val="index 5"/>
    <w:basedOn w:val="Normal"/>
    <w:next w:val="Normal"/>
    <w:autoRedefine/>
    <w:uiPriority w:val="99"/>
    <w:unhideWhenUsed/>
    <w:rsid w:val="00DB72F5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6">
    <w:name w:val="index 6"/>
    <w:basedOn w:val="Normal"/>
    <w:next w:val="Normal"/>
    <w:autoRedefine/>
    <w:uiPriority w:val="99"/>
    <w:unhideWhenUsed/>
    <w:rsid w:val="00DB72F5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7">
    <w:name w:val="index 7"/>
    <w:basedOn w:val="Normal"/>
    <w:next w:val="Normal"/>
    <w:autoRedefine/>
    <w:uiPriority w:val="99"/>
    <w:unhideWhenUsed/>
    <w:rsid w:val="00DB72F5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8">
    <w:name w:val="index 8"/>
    <w:basedOn w:val="Normal"/>
    <w:next w:val="Normal"/>
    <w:autoRedefine/>
    <w:uiPriority w:val="99"/>
    <w:unhideWhenUsed/>
    <w:rsid w:val="00DB72F5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9">
    <w:name w:val="index 9"/>
    <w:basedOn w:val="Normal"/>
    <w:next w:val="Normal"/>
    <w:autoRedefine/>
    <w:uiPriority w:val="99"/>
    <w:unhideWhenUsed/>
    <w:rsid w:val="00DB72F5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Avanonormal">
    <w:name w:val="Normal Indent"/>
    <w:basedOn w:val="Normal"/>
    <w:uiPriority w:val="99"/>
    <w:unhideWhenUsed/>
    <w:rsid w:val="00DB72F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ndiceremissivo11">
    <w:name w:val="Índice remissivo 11"/>
    <w:basedOn w:val="Normal"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endiceremissivo">
    <w:name w:val="index heading"/>
    <w:basedOn w:val="Normal"/>
    <w:next w:val="ndiceremissivo11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Destinatrio">
    <w:name w:val="envelope address"/>
    <w:basedOn w:val="Normal"/>
    <w:uiPriority w:val="99"/>
    <w:unhideWhenUsed/>
    <w:rsid w:val="00DB72F5"/>
    <w:pPr>
      <w:framePr w:w="7938" w:h="1984" w:hSpace="141" w:wrap="auto" w:hAnchor="page" w:xAlign="center" w:yAlign="bottom"/>
      <w:spacing w:after="0" w:line="240" w:lineRule="auto"/>
      <w:ind w:left="2835"/>
    </w:pPr>
    <w:rPr>
      <w:rFonts w:eastAsia="Times New Roman" w:cs="Times New Roman"/>
      <w:sz w:val="24"/>
      <w:lang w:val="en-US"/>
    </w:rPr>
  </w:style>
  <w:style w:type="paragraph" w:styleId="Remetente">
    <w:name w:val="envelope return"/>
    <w:basedOn w:val="Normal"/>
    <w:uiPriority w:val="99"/>
    <w:unhideWhenUsed/>
    <w:rsid w:val="00DB72F5"/>
    <w:pPr>
      <w:spacing w:after="0" w:line="240" w:lineRule="auto"/>
    </w:pPr>
    <w:rPr>
      <w:rFonts w:eastAsia="Times New Roman" w:cs="Times New Roman"/>
      <w:lang w:val="en-US"/>
    </w:rPr>
  </w:style>
  <w:style w:type="paragraph" w:styleId="Textodenotadefim">
    <w:name w:val="endnote text"/>
    <w:basedOn w:val="Normal"/>
    <w:link w:val="Textodenotadefim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rsid w:val="00DB72F5"/>
    <w:rPr>
      <w:rFonts w:ascii="Times New Roman" w:eastAsia="Times New Roman" w:hAnsi="Times New Roman" w:cs="Times New Roman"/>
      <w:lang w:val="en-US"/>
    </w:rPr>
  </w:style>
  <w:style w:type="paragraph" w:styleId="ndicedeautoridades">
    <w:name w:val="table of authorities"/>
    <w:basedOn w:val="Normal"/>
    <w:next w:val="Normal"/>
    <w:uiPriority w:val="99"/>
    <w:unhideWhenUsed/>
    <w:rsid w:val="00DB72F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macro">
    <w:name w:val="macro"/>
    <w:link w:val="TextodemacroCarter"/>
    <w:uiPriority w:val="99"/>
    <w:unhideWhenUsed/>
    <w:rsid w:val="00DB72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demacroCarter">
    <w:name w:val="Texto de macro Caráter"/>
    <w:basedOn w:val="Tipodeletrapredefinidodopargrafo"/>
    <w:link w:val="Textodemacro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styleId="Cabealhodendicedeautoridades">
    <w:name w:val="toa heading"/>
    <w:basedOn w:val="Normal"/>
    <w:next w:val="Normal"/>
    <w:uiPriority w:val="99"/>
    <w:unhideWhenUsed/>
    <w:rsid w:val="00DB72F5"/>
    <w:pPr>
      <w:spacing w:before="120" w:after="0" w:line="240" w:lineRule="auto"/>
    </w:pPr>
    <w:rPr>
      <w:rFonts w:eastAsia="Times New Roman" w:cs="Times New Roman"/>
      <w:b/>
      <w:sz w:val="24"/>
      <w:lang w:val="en-US"/>
    </w:rPr>
  </w:style>
  <w:style w:type="paragraph" w:styleId="Lista">
    <w:name w:val="List"/>
    <w:basedOn w:val="Normal"/>
    <w:uiPriority w:val="99"/>
    <w:unhideWhenUsed/>
    <w:rsid w:val="00DB72F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">
    <w:name w:val="List Bullet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">
    <w:name w:val="List Number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2">
    <w:name w:val="List 2"/>
    <w:basedOn w:val="Normal"/>
    <w:uiPriority w:val="99"/>
    <w:unhideWhenUsed/>
    <w:rsid w:val="00DB72F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3">
    <w:name w:val="List 3"/>
    <w:basedOn w:val="Normal"/>
    <w:uiPriority w:val="99"/>
    <w:unhideWhenUsed/>
    <w:rsid w:val="00DB72F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4">
    <w:name w:val="List 4"/>
    <w:basedOn w:val="Normal"/>
    <w:uiPriority w:val="99"/>
    <w:unhideWhenUsed/>
    <w:rsid w:val="00DB72F5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5">
    <w:name w:val="List 5"/>
    <w:basedOn w:val="Normal"/>
    <w:uiPriority w:val="99"/>
    <w:unhideWhenUsed/>
    <w:rsid w:val="00DB72F5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2">
    <w:name w:val="List Bullet 2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3">
    <w:name w:val="List Bullet 3"/>
    <w:basedOn w:val="Normal"/>
    <w:autoRedefine/>
    <w:uiPriority w:val="99"/>
    <w:unhideWhenUsed/>
    <w:rsid w:val="00DB72F5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4">
    <w:name w:val="List Bullet 4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5">
    <w:name w:val="List Bullet 5"/>
    <w:basedOn w:val="Normal"/>
    <w:autoRedefine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2">
    <w:name w:val="List Number 2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3">
    <w:name w:val="List Number 3"/>
    <w:basedOn w:val="Normal"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4">
    <w:name w:val="List Number 4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5">
    <w:name w:val="List Number 5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Rematedecarta">
    <w:name w:val="Closing"/>
    <w:basedOn w:val="Normal"/>
    <w:link w:val="Rematedecart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RematedecartaCarter">
    <w:name w:val="Remate de carta Caráter"/>
    <w:basedOn w:val="Tipodeletrapredefinidodopargrafo"/>
    <w:link w:val="Remate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ssinatura">
    <w:name w:val="Signature"/>
    <w:basedOn w:val="Normal"/>
    <w:link w:val="Assinatur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ssinaturaCarter">
    <w:name w:val="Assinatura Caráter"/>
    <w:basedOn w:val="Tipodeletrapredefinidodopargrafo"/>
    <w:link w:val="Assinatur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">
    <w:name w:val="Body Text"/>
    <w:basedOn w:val="Normal"/>
    <w:link w:val="CorpodetextoCarter"/>
    <w:uiPriority w:val="99"/>
    <w:unhideWhenUsed/>
    <w:rsid w:val="00DB72F5"/>
    <w:pPr>
      <w:spacing w:after="0" w:line="240" w:lineRule="auto"/>
      <w:ind w:right="-856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Avanodecorpodetexto">
    <w:name w:val="Body Text Indent"/>
    <w:basedOn w:val="Normal"/>
    <w:link w:val="AvanodecorpodetextoCarter"/>
    <w:uiPriority w:val="99"/>
    <w:unhideWhenUsed/>
    <w:rsid w:val="00DB72F5"/>
    <w:pPr>
      <w:snapToGrid w:val="0"/>
      <w:spacing w:after="0" w:line="240" w:lineRule="auto"/>
      <w:ind w:left="284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Listadecont">
    <w:name w:val="List Continue"/>
    <w:basedOn w:val="Normal"/>
    <w:uiPriority w:val="99"/>
    <w:unhideWhenUsed/>
    <w:rsid w:val="00DB72F5"/>
    <w:pPr>
      <w:spacing w:line="240" w:lineRule="auto"/>
      <w:ind w:left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2">
    <w:name w:val="List Continue 2"/>
    <w:basedOn w:val="Normal"/>
    <w:uiPriority w:val="99"/>
    <w:unhideWhenUsed/>
    <w:rsid w:val="00DB72F5"/>
    <w:pPr>
      <w:spacing w:line="240" w:lineRule="auto"/>
      <w:ind w:left="566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3">
    <w:name w:val="List Continue 3"/>
    <w:basedOn w:val="Normal"/>
    <w:uiPriority w:val="99"/>
    <w:unhideWhenUsed/>
    <w:rsid w:val="00DB72F5"/>
    <w:pPr>
      <w:spacing w:line="240" w:lineRule="auto"/>
      <w:ind w:left="849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4">
    <w:name w:val="List Continue 4"/>
    <w:basedOn w:val="Normal"/>
    <w:uiPriority w:val="99"/>
    <w:unhideWhenUsed/>
    <w:rsid w:val="00DB72F5"/>
    <w:pPr>
      <w:spacing w:line="240" w:lineRule="auto"/>
      <w:ind w:left="11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5">
    <w:name w:val="List Continue 5"/>
    <w:basedOn w:val="Normal"/>
    <w:uiPriority w:val="99"/>
    <w:unhideWhenUsed/>
    <w:rsid w:val="00DB72F5"/>
    <w:pPr>
      <w:spacing w:line="240" w:lineRule="auto"/>
      <w:ind w:left="1415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amensagem">
    <w:name w:val="Message Header"/>
    <w:basedOn w:val="Normal"/>
    <w:link w:val="CabealhodamensagemCarter"/>
    <w:uiPriority w:val="99"/>
    <w:unhideWhenUsed/>
    <w:rsid w:val="00DB72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 w:cs="Times New Roman"/>
      <w:sz w:val="24"/>
      <w:lang w:val="en-US"/>
    </w:rPr>
  </w:style>
  <w:style w:type="character" w:customStyle="1" w:styleId="CabealhodamensagemCarter">
    <w:name w:val="Cabeçalho da mensagem Caráter"/>
    <w:basedOn w:val="Tipodeletrapredefinidodopargrafo"/>
    <w:link w:val="Cabealhodamensagem"/>
    <w:uiPriority w:val="99"/>
    <w:rsid w:val="00DB72F5"/>
    <w:rPr>
      <w:rFonts w:ascii="Arial" w:eastAsia="Times New Roman" w:hAnsi="Arial" w:cs="Times New Roman"/>
      <w:sz w:val="24"/>
      <w:shd w:val="pct20" w:color="auto" w:fill="auto"/>
      <w:lang w:val="en-US"/>
    </w:rPr>
  </w:style>
  <w:style w:type="paragraph" w:styleId="Inciodecarta">
    <w:name w:val="Salutation"/>
    <w:basedOn w:val="Normal"/>
    <w:next w:val="Normal"/>
    <w:link w:val="Inciodecar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InciodecartaCarter">
    <w:name w:val="Início de carta Caráter"/>
    <w:basedOn w:val="Tipodeletrapredefinidodopargrafo"/>
    <w:link w:val="Incio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Data">
    <w:name w:val="Date"/>
    <w:basedOn w:val="Normal"/>
    <w:next w:val="Normal"/>
    <w:link w:val="Da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DataCarter">
    <w:name w:val="Data Caráter"/>
    <w:basedOn w:val="Tipodeletrapredefinidodopargrafo"/>
    <w:link w:val="Da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abealhodanota">
    <w:name w:val="Note Heading"/>
    <w:basedOn w:val="Normal"/>
    <w:next w:val="Normal"/>
    <w:link w:val="Cabealhodano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abealhodanotaCarter">
    <w:name w:val="Cabeçalho da nota Caráter"/>
    <w:basedOn w:val="Tipodeletrapredefinidodopargrafo"/>
    <w:link w:val="Cabealhodano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2">
    <w:name w:val="Body Text 2"/>
    <w:basedOn w:val="Normal"/>
    <w:link w:val="Corpodetexto2Carter"/>
    <w:uiPriority w:val="99"/>
    <w:unhideWhenUsed/>
    <w:rsid w:val="00DB72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orpodetexto2Carter">
    <w:name w:val="Corpo de texto 2 Caráter"/>
    <w:basedOn w:val="Tipodeletrapredefinidodopargrafo"/>
    <w:link w:val="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3">
    <w:name w:val="Body Text 3"/>
    <w:basedOn w:val="Normal"/>
    <w:link w:val="Corpodetexto3Carter"/>
    <w:uiPriority w:val="99"/>
    <w:unhideWhenUsed/>
    <w:rsid w:val="00DB72F5"/>
    <w:pPr>
      <w:spacing w:after="0" w:line="240" w:lineRule="auto"/>
    </w:pPr>
    <w:rPr>
      <w:rFonts w:eastAsia="Times New Roman" w:cs="Times New Roman"/>
      <w:b/>
      <w:smallCaps/>
      <w:sz w:val="16"/>
      <w:lang w:val="en-US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rsid w:val="00DB72F5"/>
    <w:rPr>
      <w:rFonts w:ascii="Arial" w:eastAsia="Times New Roman" w:hAnsi="Arial" w:cs="Times New Roman"/>
      <w:b/>
      <w:smallCaps/>
      <w:sz w:val="16"/>
      <w:lang w:val="en-US"/>
    </w:rPr>
  </w:style>
  <w:style w:type="paragraph" w:styleId="Avanodecorpodetexto2">
    <w:name w:val="Body Text Indent 2"/>
    <w:basedOn w:val="Normal"/>
    <w:link w:val="Avanodecorpodetexto2Carter"/>
    <w:uiPriority w:val="99"/>
    <w:unhideWhenUsed/>
    <w:rsid w:val="00DB72F5"/>
    <w:pPr>
      <w:snapToGrid w:val="0"/>
      <w:spacing w:after="0" w:line="240" w:lineRule="auto"/>
      <w:ind w:left="284" w:firstLine="76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vanodecorpodetexto3">
    <w:name w:val="Body Text Indent 3"/>
    <w:basedOn w:val="Normal"/>
    <w:link w:val="Avanodecorpodetexto3Carter"/>
    <w:uiPriority w:val="99"/>
    <w:unhideWhenUsed/>
    <w:rsid w:val="00DB72F5"/>
    <w:pPr>
      <w:spacing w:before="60" w:after="60" w:line="240" w:lineRule="auto"/>
      <w:ind w:left="470" w:hanging="470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Textodebloco">
    <w:name w:val="Block Text"/>
    <w:basedOn w:val="Normal"/>
    <w:uiPriority w:val="99"/>
    <w:unhideWhenUsed/>
    <w:rsid w:val="00DB72F5"/>
    <w:pPr>
      <w:spacing w:line="240" w:lineRule="auto"/>
      <w:ind w:left="1440" w:right="1440"/>
    </w:pPr>
    <w:rPr>
      <w:rFonts w:ascii="Times New Roman" w:eastAsia="Times New Roman" w:hAnsi="Times New Roman" w:cs="Times New Roman"/>
      <w:sz w:val="24"/>
      <w:lang w:val="en-US"/>
    </w:rPr>
  </w:style>
  <w:style w:type="paragraph" w:styleId="Mapadodocumento">
    <w:name w:val="Document Map"/>
    <w:basedOn w:val="Normal"/>
    <w:link w:val="MapadodocumentoCarter"/>
    <w:uiPriority w:val="99"/>
    <w:unhideWhenUsed/>
    <w:rsid w:val="00DB72F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lang w:val="en-US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rsid w:val="00DB72F5"/>
    <w:rPr>
      <w:rFonts w:ascii="Tahoma" w:eastAsia="Times New Roman" w:hAnsi="Tahoma" w:cs="Times New Roman"/>
      <w:sz w:val="24"/>
      <w:shd w:val="clear" w:color="auto" w:fill="000080"/>
      <w:lang w:val="en-US"/>
    </w:rPr>
  </w:style>
  <w:style w:type="paragraph" w:styleId="Textosimples">
    <w:name w:val="Plain Text"/>
    <w:basedOn w:val="Normal"/>
    <w:link w:val="TextosimplesCarter"/>
    <w:uiPriority w:val="99"/>
    <w:unhideWhenUsed/>
    <w:rsid w:val="00DB72F5"/>
    <w:pPr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customStyle="1" w:styleId="TEDI">
    <w:name w:val="TEDI"/>
    <w:rsid w:val="00DB72F5"/>
    <w:pPr>
      <w:tabs>
        <w:tab w:val="left" w:pos="0"/>
        <w:tab w:val="left" w:pos="739"/>
        <w:tab w:val="left" w:pos="6758"/>
        <w:tab w:val="left" w:pos="7814"/>
        <w:tab w:val="left" w:pos="8131"/>
        <w:tab w:val="left" w:pos="8870"/>
        <w:tab w:val="left" w:pos="9360"/>
        <w:tab w:val="left" w:pos="9648"/>
        <w:tab w:val="left" w:pos="11520"/>
      </w:tabs>
      <w:suppressAutoHyphens/>
      <w:spacing w:before="60" w:after="60" w:line="240" w:lineRule="auto"/>
    </w:pPr>
    <w:rPr>
      <w:rFonts w:ascii="Times New Roman" w:eastAsia="Times New Roman" w:hAnsi="Times New Roman" w:cs="Times New Roman"/>
      <w:sz w:val="16"/>
      <w:lang w:val="en-US"/>
    </w:rPr>
  </w:style>
  <w:style w:type="paragraph" w:customStyle="1" w:styleId="Ttulo30">
    <w:name w:val="Título3"/>
    <w:rsid w:val="00DB72F5"/>
    <w:pPr>
      <w:spacing w:after="0" w:line="200" w:lineRule="exact"/>
      <w:jc w:val="both"/>
    </w:pPr>
    <w:rPr>
      <w:rFonts w:ascii="Arial" w:eastAsia="Times New Roman" w:hAnsi="Arial" w:cs="Times New Roman"/>
      <w:lang w:val="en-US"/>
    </w:rPr>
  </w:style>
  <w:style w:type="paragraph" w:customStyle="1" w:styleId="Exemplo">
    <w:name w:val="Exemplo"/>
    <w:basedOn w:val="Normal"/>
    <w:autoRedefine/>
    <w:rsid w:val="00DB72F5"/>
    <w:pPr>
      <w:spacing w:before="120" w:after="0" w:line="240" w:lineRule="auto"/>
      <w:ind w:left="284"/>
    </w:pPr>
    <w:rPr>
      <w:rFonts w:ascii="Times New Roman" w:eastAsia="Times New Roman" w:hAnsi="Times New Roman" w:cs="Times New Roman"/>
      <w:b/>
      <w:color w:val="808080"/>
      <w:sz w:val="24"/>
      <w:lang w:val="en-US"/>
    </w:rPr>
  </w:style>
  <w:style w:type="paragraph" w:customStyle="1" w:styleId="segtop3">
    <w:name w:val="seg_top3"/>
    <w:basedOn w:val="Normal"/>
    <w:next w:val="Normal"/>
    <w:rsid w:val="00DB72F5"/>
    <w:pPr>
      <w:keepNext/>
      <w:pBdr>
        <w:top w:val="single" w:sz="6" w:space="1" w:color="auto"/>
        <w:bottom w:val="single" w:sz="6" w:space="1" w:color="auto"/>
      </w:pBdr>
      <w:tabs>
        <w:tab w:val="left" w:pos="567"/>
        <w:tab w:val="left" w:pos="4536"/>
        <w:tab w:val="left" w:pos="4678"/>
      </w:tabs>
      <w:spacing w:after="60" w:line="240" w:lineRule="auto"/>
      <w:ind w:left="4678" w:hanging="4678"/>
    </w:pPr>
    <w:rPr>
      <w:rFonts w:ascii="Times New Roman" w:eastAsia="Times New Roman" w:hAnsi="Times New Roman" w:cs="Times New Roman"/>
      <w:sz w:val="18"/>
      <w:lang w:val="nl-NL"/>
    </w:rPr>
  </w:style>
  <w:style w:type="paragraph" w:customStyle="1" w:styleId="Table8">
    <w:name w:val="Table8"/>
    <w:basedOn w:val="Normal"/>
    <w:rsid w:val="00DB72F5"/>
    <w:pPr>
      <w:keepLines/>
      <w:tabs>
        <w:tab w:val="left" w:pos="567"/>
        <w:tab w:val="left" w:pos="1134"/>
        <w:tab w:val="left" w:pos="1701"/>
      </w:tabs>
      <w:spacing w:before="40" w:after="40" w:line="240" w:lineRule="auto"/>
    </w:pPr>
    <w:rPr>
      <w:rFonts w:eastAsia="Times New Roman" w:cs="Times New Roman"/>
      <w:sz w:val="16"/>
      <w:lang w:val="en-GB"/>
    </w:rPr>
  </w:style>
  <w:style w:type="paragraph" w:customStyle="1" w:styleId="Corpodetexto1">
    <w:name w:val="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">
    <w:name w:val="Body Text First Indent"/>
    <w:basedOn w:val="Corpodetexto1"/>
    <w:link w:val="PrimeiroavanodecorpodetextoCarter"/>
    <w:uiPriority w:val="99"/>
    <w:unhideWhenUsed/>
    <w:rsid w:val="00DB72F5"/>
    <w:pPr>
      <w:spacing w:before="0" w:beforeAutospacing="0" w:after="120" w:afterAutospacing="0"/>
      <w:ind w:firstLine="210"/>
    </w:pPr>
    <w:rPr>
      <w:szCs w:val="20"/>
    </w:rPr>
  </w:style>
  <w:style w:type="character" w:customStyle="1" w:styleId="PrimeiroavanodecorpodetextoCarter">
    <w:name w:val="Primeiro avanço de corpo de texto Caráter"/>
    <w:basedOn w:val="CorpodetextoCarter"/>
    <w:link w:val="Primeiroavanodecorpodetexto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Ttulo11">
    <w:name w:val="Título 11"/>
    <w:basedOn w:val="Normal"/>
    <w:rsid w:val="00DB72F5"/>
    <w:pPr>
      <w:numPr>
        <w:numId w:val="41"/>
      </w:numPr>
      <w:tabs>
        <w:tab w:val="clear" w:pos="42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tulo21">
    <w:name w:val="Título 2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egmap">
    <w:name w:val="seg_map"/>
    <w:basedOn w:val="Ttulo21"/>
    <w:rsid w:val="00DB72F5"/>
    <w:pPr>
      <w:keepNext/>
      <w:tabs>
        <w:tab w:val="num" w:pos="0"/>
        <w:tab w:val="left" w:pos="90"/>
        <w:tab w:val="left" w:pos="360"/>
        <w:tab w:val="left" w:pos="567"/>
        <w:tab w:val="left" w:pos="3686"/>
        <w:tab w:val="left" w:pos="3969"/>
        <w:tab w:val="left" w:pos="4536"/>
        <w:tab w:val="left" w:pos="4678"/>
      </w:tabs>
      <w:spacing w:before="0" w:beforeAutospacing="0" w:after="0" w:afterAutospacing="0" w:line="158" w:lineRule="auto"/>
      <w:ind w:left="4678" w:hanging="4678"/>
    </w:pPr>
    <w:rPr>
      <w:i/>
      <w:sz w:val="16"/>
      <w:szCs w:val="20"/>
      <w:lang w:val="nl-NL"/>
    </w:rPr>
  </w:style>
  <w:style w:type="paragraph" w:customStyle="1" w:styleId="segdia">
    <w:name w:val="seg_dia"/>
    <w:basedOn w:val="Ttulo21"/>
    <w:rsid w:val="00DB72F5"/>
    <w:pPr>
      <w:spacing w:before="0" w:beforeAutospacing="0" w:after="0" w:afterAutospacing="0"/>
      <w:ind w:right="-1701"/>
    </w:pPr>
    <w:rPr>
      <w:rFonts w:ascii="Courier New" w:hAnsi="Courier New"/>
      <w:sz w:val="14"/>
      <w:szCs w:val="20"/>
      <w:lang w:val="nl-NL"/>
    </w:rPr>
  </w:style>
  <w:style w:type="paragraph" w:customStyle="1" w:styleId="Ttulo41">
    <w:name w:val="Título 4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vanodecorpodetexto1">
    <w:name w:val="Avanço de 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2">
    <w:name w:val="Body Text First Indent 2"/>
    <w:basedOn w:val="Avanodecorpodetexto1"/>
    <w:link w:val="Primeiroavanodecorpodetexto2Carter"/>
    <w:uiPriority w:val="99"/>
    <w:unhideWhenUsed/>
    <w:rsid w:val="00DB72F5"/>
    <w:pPr>
      <w:spacing w:before="0" w:beforeAutospacing="0" w:after="120" w:afterAutospacing="0"/>
      <w:ind w:left="283" w:firstLine="210"/>
    </w:pPr>
    <w:rPr>
      <w:szCs w:val="20"/>
    </w:rPr>
  </w:style>
  <w:style w:type="character" w:customStyle="1" w:styleId="Primeiroavanodecorpodetexto2Carter">
    <w:name w:val="Primeiro avanço de corpo de texto 2 Caráter"/>
    <w:basedOn w:val="AvanodecorpodetextoCarter"/>
    <w:link w:val="Primeiroavanodecorpodetexto2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oter" Target="footer2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1" ma:contentTypeDescription="Create a new document." ma:contentTypeScope="" ma:versionID="f84063a474b68a05027e7a77de2f8f0c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37ae4dfd3d691653ff87ac55b6fb97e9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545C00-878C-4B5C-9CFA-0C420335D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75ddcd-11ce-41ff-a917-1326d02ef6bd"/>
    <ds:schemaRef ds:uri="e9aa198f-3527-4b2d-be02-f86f9b700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1A02C5-FF58-4395-AC2E-22E5E4D2C317}">
  <ds:schemaRefs>
    <ds:schemaRef ds:uri="http://schemas.microsoft.com/office/2006/metadata/properties"/>
    <ds:schemaRef ds:uri="http://schemas.microsoft.com/office/infopath/2007/PartnerControls"/>
    <ds:schemaRef ds:uri="3975ddcd-11ce-41ff-a917-1326d02ef6bd"/>
    <ds:schemaRef ds:uri="e9aa198f-3527-4b2d-be02-f86f9b700563"/>
  </ds:schemaRefs>
</ds:datastoreItem>
</file>

<file path=customXml/itemProps4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</Template>
  <TotalTime>208</TotalTime>
  <Pages>35</Pages>
  <Words>5633</Words>
  <Characters>27662</Characters>
  <Application>Microsoft Office Word</Application>
  <DocSecurity>0</DocSecurity>
  <Lines>3951</Lines>
  <Paragraphs>3329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Manual</vt:lpstr>
      <vt:lpstr>Manual</vt:lpstr>
    </vt:vector>
  </TitlesOfParts>
  <Company>AT</Company>
  <LinksUpToDate>false</LinksUpToDate>
  <CharactersWithSpaces>29966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creator>AT - Autoridade Tributária e Aduaneira</dc:creator>
  <cp:lastModifiedBy>Paulo Rato</cp:lastModifiedBy>
  <cp:revision>220</cp:revision>
  <cp:lastPrinted>2018-04-12T08:26:00Z</cp:lastPrinted>
  <dcterms:created xsi:type="dcterms:W3CDTF">2024-02-19T14:39:00Z</dcterms:created>
  <dcterms:modified xsi:type="dcterms:W3CDTF">2026-06-24T11:42:00Z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1.4</vt:lpwstr>
  </property>
  <property fmtid="{D5CDD505-2E9C-101B-9397-08002B2CF9AE}" pid="13" name="data">
    <vt:lpwstr>25-06-2026</vt:lpwstr>
  </property>
  <property fmtid="{D5CDD505-2E9C-101B-9397-08002B2CF9AE}" pid="14" name="NomeManual">
    <vt:lpwstr>Guia XML - Mensagem CC444A v1.4</vt:lpwstr>
  </property>
  <property fmtid="{D5CDD505-2E9C-101B-9397-08002B2CF9AE}" pid="15" name="data_Ano">
    <vt:lpwstr>9999</vt:lpwstr>
  </property>
  <property fmtid="{D5CDD505-2E9C-101B-9397-08002B2CF9AE}" pid="16" name="data_Mes">
    <vt:lpwstr>01</vt:lpwstr>
  </property>
  <property fmtid="{D5CDD505-2E9C-101B-9397-08002B2CF9AE}" pid="17" name="data_Mes_Extenso">
    <vt:lpwstr>Janeiro</vt:lpwstr>
  </property>
  <property fmtid="{D5CDD505-2E9C-101B-9397-08002B2CF9AE}" pid="18" name="data_Dia">
    <vt:lpwstr>01</vt:lpwstr>
  </property>
  <property fmtid="{D5CDD505-2E9C-101B-9397-08002B2CF9AE}" pid="19" name="siglaNucleo">
    <vt:lpwstr>ASA</vt:lpwstr>
  </property>
  <property fmtid="{D5CDD505-2E9C-101B-9397-08002B2CF9AE}" pid="20" name="Morada">
    <vt:lpwstr>Av. Eng. Duarte Pacheco, 28, 10.º</vt:lpwstr>
  </property>
  <property fmtid="{D5CDD505-2E9C-101B-9397-08002B2CF9AE}" pid="21" name="CodigoPostal">
    <vt:lpwstr>1099-013 LISBOA</vt:lpwstr>
  </property>
  <property fmtid="{D5CDD505-2E9C-101B-9397-08002B2CF9AE}" pid="22" name="Tel">
    <vt:lpwstr>213834861</vt:lpwstr>
  </property>
  <property fmtid="{D5CDD505-2E9C-101B-9397-08002B2CF9AE}" pid="23" name="Fax">
    <vt:lpwstr>0</vt:lpwstr>
  </property>
  <property fmtid="{D5CDD505-2E9C-101B-9397-08002B2CF9AE}" pid="24" name="Email">
    <vt:lpwstr>asa@at.gov.pt</vt:lpwstr>
  </property>
  <property fmtid="{D5CDD505-2E9C-101B-9397-08002B2CF9AE}" pid="25" name="codPai">
    <vt:lpwstr>6112</vt:lpwstr>
  </property>
  <property fmtid="{D5CDD505-2E9C-101B-9397-08002B2CF9AE}" pid="26" name="codServico">
    <vt:lpwstr>6820</vt:lpwstr>
  </property>
  <property fmtid="{D5CDD505-2E9C-101B-9397-08002B2CF9AE}" pid="27" name="ContentTypeId">
    <vt:lpwstr>0x010100A0688FD2439FF1438E53234DB692D2CB</vt:lpwstr>
  </property>
  <property fmtid="{D5CDD505-2E9C-101B-9397-08002B2CF9AE}" pid="28" name="MSIP_Label_e463cba9-5f6c-478d-9329-7b2295e4e8ed_Enabled">
    <vt:lpwstr>true</vt:lpwstr>
  </property>
  <property fmtid="{D5CDD505-2E9C-101B-9397-08002B2CF9AE}" pid="29" name="MSIP_Label_e463cba9-5f6c-478d-9329-7b2295e4e8ed_SetDate">
    <vt:lpwstr>2023-01-31T16:34:21Z</vt:lpwstr>
  </property>
  <property fmtid="{D5CDD505-2E9C-101B-9397-08002B2CF9AE}" pid="30" name="MSIP_Label_e463cba9-5f6c-478d-9329-7b2295e4e8ed_Method">
    <vt:lpwstr>Standard</vt:lpwstr>
  </property>
  <property fmtid="{D5CDD505-2E9C-101B-9397-08002B2CF9AE}" pid="31" name="MSIP_Label_e463cba9-5f6c-478d-9329-7b2295e4e8ed_Name">
    <vt:lpwstr>All Employees_2</vt:lpwstr>
  </property>
  <property fmtid="{D5CDD505-2E9C-101B-9397-08002B2CF9AE}" pid="32" name="MSIP_Label_e463cba9-5f6c-478d-9329-7b2295e4e8ed_SiteId">
    <vt:lpwstr>33440fc6-b7c7-412c-bb73-0e70b0198d5a</vt:lpwstr>
  </property>
  <property fmtid="{D5CDD505-2E9C-101B-9397-08002B2CF9AE}" pid="33" name="MSIP_Label_e463cba9-5f6c-478d-9329-7b2295e4e8ed_ActionId">
    <vt:lpwstr>c2c10363-e643-4288-88b6-d14dffa2fb1d</vt:lpwstr>
  </property>
  <property fmtid="{D5CDD505-2E9C-101B-9397-08002B2CF9AE}" pid="34" name="MSIP_Label_e463cba9-5f6c-478d-9329-7b2295e4e8ed_ContentBits">
    <vt:lpwstr>0</vt:lpwstr>
  </property>
  <property fmtid="{D5CDD505-2E9C-101B-9397-08002B2CF9AE}" pid="35" name="MediaServiceImageTags">
    <vt:lpwstr/>
  </property>
  <property fmtid="{D5CDD505-2E9C-101B-9397-08002B2CF9AE}" pid="36" name="MSIP_Label_ecb69475-382c-4c7a-b21d-8ca64eeef1bd_Enabled">
    <vt:lpwstr>true</vt:lpwstr>
  </property>
  <property fmtid="{D5CDD505-2E9C-101B-9397-08002B2CF9AE}" pid="37" name="MSIP_Label_ecb69475-382c-4c7a-b21d-8ca64eeef1bd_SetDate">
    <vt:lpwstr>2024-02-19T14:39:12Z</vt:lpwstr>
  </property>
  <property fmtid="{D5CDD505-2E9C-101B-9397-08002B2CF9AE}" pid="38" name="MSIP_Label_ecb69475-382c-4c7a-b21d-8ca64eeef1bd_Method">
    <vt:lpwstr>Standard</vt:lpwstr>
  </property>
  <property fmtid="{D5CDD505-2E9C-101B-9397-08002B2CF9AE}" pid="39" name="MSIP_Label_ecb69475-382c-4c7a-b21d-8ca64eeef1bd_Name">
    <vt:lpwstr>Eviden For Internal Use - All Employees</vt:lpwstr>
  </property>
  <property fmtid="{D5CDD505-2E9C-101B-9397-08002B2CF9AE}" pid="40" name="MSIP_Label_ecb69475-382c-4c7a-b21d-8ca64eeef1bd_SiteId">
    <vt:lpwstr>7d1c7785-2d8a-437d-b842-1ed5d8fbe00a</vt:lpwstr>
  </property>
  <property fmtid="{D5CDD505-2E9C-101B-9397-08002B2CF9AE}" pid="41" name="MSIP_Label_ecb69475-382c-4c7a-b21d-8ca64eeef1bd_ActionId">
    <vt:lpwstr>4e51597a-ad1b-48dd-af5a-9596da37a212</vt:lpwstr>
  </property>
  <property fmtid="{D5CDD505-2E9C-101B-9397-08002B2CF9AE}" pid="42" name="MSIP_Label_ecb69475-382c-4c7a-b21d-8ca64eeef1bd_ContentBits">
    <vt:lpwstr>0</vt:lpwstr>
  </property>
</Properties>
</file>